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350A9" w14:textId="72EEA8C5" w:rsidR="00C3519B" w:rsidRPr="00207615" w:rsidRDefault="00C3519B" w:rsidP="00C3519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</w:t>
      </w:r>
      <w:r w:rsidR="004B702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4B7024">
        <w:rPr>
          <w:rFonts w:cs="Arial"/>
          <w:color w:val="000000"/>
          <w:sz w:val="24"/>
          <w:szCs w:val="24"/>
        </w:rPr>
        <w:t>4</w:t>
      </w:r>
      <w:r w:rsidR="00F068C4">
        <w:rPr>
          <w:rFonts w:cs="Arial"/>
          <w:sz w:val="24"/>
          <w:szCs w:val="24"/>
        </w:rPr>
        <w:t>01228</w:t>
      </w:r>
    </w:p>
    <w:p w14:paraId="371A24F5" w14:textId="31363F97" w:rsidR="00C3519B" w:rsidRPr="00C51EC1" w:rsidRDefault="00F64637" w:rsidP="00C3519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Athens</w:t>
      </w:r>
      <w:r w:rsidR="00C3519B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G</w:t>
      </w:r>
      <w:r w:rsidR="00FB6A48">
        <w:rPr>
          <w:rFonts w:eastAsia="SimSun"/>
          <w:sz w:val="24"/>
          <w:szCs w:val="24"/>
          <w:lang w:eastAsia="zh-CN"/>
        </w:rPr>
        <w:t>reece</w:t>
      </w:r>
      <w:r w:rsidR="00C3519B">
        <w:rPr>
          <w:rFonts w:eastAsia="SimSun"/>
          <w:sz w:val="24"/>
          <w:szCs w:val="24"/>
          <w:lang w:eastAsia="zh-CN"/>
        </w:rPr>
        <w:t xml:space="preserve">, </w:t>
      </w:r>
      <w:r w:rsidR="004B7024">
        <w:rPr>
          <w:rFonts w:eastAsia="SimSun"/>
          <w:sz w:val="24"/>
          <w:szCs w:val="24"/>
          <w:lang w:eastAsia="zh-CN"/>
        </w:rPr>
        <w:t>Feb</w:t>
      </w:r>
      <w:r w:rsidR="00C3519B">
        <w:rPr>
          <w:rFonts w:eastAsia="SimSun"/>
          <w:sz w:val="24"/>
          <w:szCs w:val="24"/>
          <w:lang w:eastAsia="zh-CN"/>
        </w:rPr>
        <w:t xml:space="preserve"> </w:t>
      </w:r>
      <w:r w:rsidR="004B7024">
        <w:rPr>
          <w:rFonts w:eastAsia="SimSun"/>
          <w:sz w:val="24"/>
          <w:szCs w:val="24"/>
          <w:lang w:eastAsia="zh-CN"/>
        </w:rPr>
        <w:t>26</w:t>
      </w:r>
      <w:r w:rsidR="00C3519B">
        <w:rPr>
          <w:rFonts w:eastAsia="SimSun"/>
          <w:sz w:val="24"/>
          <w:szCs w:val="24"/>
          <w:lang w:eastAsia="zh-CN"/>
        </w:rPr>
        <w:t xml:space="preserve"> – </w:t>
      </w:r>
      <w:r w:rsidR="004B7024">
        <w:rPr>
          <w:rFonts w:eastAsia="SimSun"/>
          <w:sz w:val="24"/>
          <w:szCs w:val="24"/>
          <w:lang w:eastAsia="zh-CN"/>
        </w:rPr>
        <w:t xml:space="preserve">Mar </w:t>
      </w:r>
      <w:r w:rsidR="00C3519B">
        <w:rPr>
          <w:rFonts w:eastAsia="SimSun"/>
          <w:sz w:val="24"/>
          <w:szCs w:val="24"/>
          <w:lang w:eastAsia="zh-CN"/>
        </w:rPr>
        <w:t>1, 202</w:t>
      </w:r>
      <w:r w:rsidR="004B7024">
        <w:rPr>
          <w:rFonts w:eastAsia="SimSun"/>
          <w:sz w:val="24"/>
          <w:szCs w:val="24"/>
          <w:lang w:eastAsia="zh-CN"/>
        </w:rPr>
        <w:t>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C0A685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46254" w:rsidRPr="00746254">
        <w:rPr>
          <w:rFonts w:ascii="Arial" w:hAnsi="Arial"/>
          <w:sz w:val="24"/>
          <w:lang w:val="en-US"/>
        </w:rPr>
        <w:t>8</w:t>
      </w:r>
      <w:r w:rsidR="00F552C4" w:rsidRPr="00746254">
        <w:rPr>
          <w:rFonts w:ascii="Arial" w:hAnsi="Arial"/>
          <w:sz w:val="24"/>
          <w:lang w:val="en-US"/>
        </w:rPr>
        <w:t>.</w:t>
      </w:r>
      <w:r w:rsidR="00746254" w:rsidRPr="00746254">
        <w:rPr>
          <w:rFonts w:ascii="Arial" w:hAnsi="Arial"/>
          <w:sz w:val="24"/>
          <w:lang w:val="en-US"/>
        </w:rPr>
        <w:t>14</w:t>
      </w:r>
      <w:r w:rsidR="00691AEC" w:rsidRPr="00746254">
        <w:rPr>
          <w:rFonts w:ascii="Arial" w:hAnsi="Arial"/>
          <w:sz w:val="24"/>
          <w:lang w:val="en-US"/>
        </w:rPr>
        <w:t>.</w:t>
      </w:r>
      <w:r w:rsidR="00746254" w:rsidRPr="00746254">
        <w:rPr>
          <w:rFonts w:ascii="Arial" w:hAnsi="Arial"/>
          <w:sz w:val="24"/>
          <w:lang w:val="en-US"/>
        </w:rPr>
        <w:t>3</w:t>
      </w:r>
      <w:r w:rsidR="00F552C4" w:rsidRPr="00746254">
        <w:rPr>
          <w:rFonts w:ascii="Arial" w:hAnsi="Arial"/>
          <w:sz w:val="24"/>
          <w:lang w:val="en-US"/>
        </w:rPr>
        <w:t>.</w:t>
      </w:r>
      <w:r w:rsidR="00746254" w:rsidRPr="00746254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6F0D92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721D8">
        <w:rPr>
          <w:rFonts w:ascii="Arial" w:hAnsi="Arial"/>
          <w:sz w:val="24"/>
          <w:lang w:val="en-US"/>
        </w:rPr>
        <w:t xml:space="preserve">Simulation results </w:t>
      </w:r>
      <w:r w:rsidR="00701157">
        <w:rPr>
          <w:rFonts w:ascii="Arial" w:hAnsi="Arial"/>
          <w:sz w:val="24"/>
          <w:lang w:val="en-US"/>
        </w:rPr>
        <w:t>for</w:t>
      </w:r>
      <w:r w:rsidR="00930FAB">
        <w:rPr>
          <w:rFonts w:ascii="Arial" w:hAnsi="Arial"/>
          <w:sz w:val="24"/>
          <w:lang w:val="en-US"/>
        </w:rPr>
        <w:t xml:space="preserve"> </w:t>
      </w:r>
      <w:r w:rsidR="004B7024">
        <w:rPr>
          <w:rFonts w:ascii="Arial" w:hAnsi="Arial"/>
          <w:sz w:val="24"/>
          <w:lang w:val="en-US"/>
        </w:rPr>
        <w:t>PRS BW aggregation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B96490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15FA8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A2CC55F" w14:textId="245A9383" w:rsidR="0043386F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E045A7">
        <w:rPr>
          <w:sz w:val="22"/>
          <w:szCs w:val="22"/>
          <w:lang w:val="en-US"/>
        </w:rPr>
        <w:t>agree</w:t>
      </w:r>
      <w:r w:rsidR="00DC6D23">
        <w:rPr>
          <w:sz w:val="22"/>
          <w:szCs w:val="22"/>
          <w:lang w:val="en-US"/>
        </w:rPr>
        <w:t>d</w:t>
      </w:r>
      <w:r w:rsidR="00E045A7">
        <w:rPr>
          <w:sz w:val="22"/>
          <w:szCs w:val="22"/>
          <w:lang w:val="en-US"/>
        </w:rPr>
        <w:t xml:space="preserve"> </w:t>
      </w:r>
      <w:r w:rsidR="00DC6D23">
        <w:rPr>
          <w:sz w:val="22"/>
          <w:szCs w:val="22"/>
          <w:lang w:val="en-US"/>
        </w:rPr>
        <w:t>on</w:t>
      </w:r>
      <w:r w:rsidR="00025C3A">
        <w:rPr>
          <w:sz w:val="22"/>
          <w:szCs w:val="22"/>
          <w:lang w:val="en-US"/>
        </w:rPr>
        <w:t xml:space="preserve"> simulation</w:t>
      </w:r>
      <w:r w:rsidR="00E045A7">
        <w:rPr>
          <w:sz w:val="22"/>
          <w:szCs w:val="22"/>
          <w:lang w:val="en-US"/>
        </w:rPr>
        <w:t xml:space="preserve"> assumptions for</w:t>
      </w:r>
      <w:r w:rsidR="00DC6D23">
        <w:rPr>
          <w:sz w:val="22"/>
          <w:szCs w:val="22"/>
          <w:lang w:val="en-US"/>
        </w:rPr>
        <w:t xml:space="preserve"> </w:t>
      </w:r>
      <w:r w:rsidR="00072C45">
        <w:rPr>
          <w:sz w:val="22"/>
          <w:szCs w:val="22"/>
          <w:lang w:val="en-US"/>
        </w:rPr>
        <w:t>PRS BW</w:t>
      </w:r>
      <w:r w:rsidR="00C47279">
        <w:rPr>
          <w:sz w:val="22"/>
          <w:szCs w:val="22"/>
          <w:lang w:val="en-US"/>
        </w:rPr>
        <w:t xml:space="preserve"> </w:t>
      </w:r>
      <w:r w:rsidR="00072C45">
        <w:rPr>
          <w:sz w:val="22"/>
          <w:szCs w:val="22"/>
          <w:lang w:val="en-US"/>
        </w:rPr>
        <w:t>aggregation</w:t>
      </w:r>
      <w:r w:rsidR="00930FAB">
        <w:rPr>
          <w:sz w:val="22"/>
          <w:szCs w:val="22"/>
          <w:lang w:val="en-US"/>
        </w:rPr>
        <w:t xml:space="preserve"> </w:t>
      </w:r>
      <w:r w:rsidR="00C947FA">
        <w:rPr>
          <w:sz w:val="22"/>
          <w:szCs w:val="22"/>
          <w:lang w:val="en-US"/>
        </w:rPr>
        <w:t>[1]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D22748">
        <w:rPr>
          <w:sz w:val="22"/>
          <w:szCs w:val="22"/>
          <w:lang w:val="en-US"/>
        </w:rPr>
        <w:t xml:space="preserve">In addition to the agreed simulation assumptions, </w:t>
      </w:r>
      <w:r w:rsidR="00E21B66">
        <w:rPr>
          <w:sz w:val="22"/>
          <w:szCs w:val="22"/>
          <w:lang w:val="en-US"/>
        </w:rPr>
        <w:t xml:space="preserve">in the results submitted </w:t>
      </w:r>
      <w:r w:rsidR="00C7349A">
        <w:rPr>
          <w:sz w:val="22"/>
          <w:szCs w:val="22"/>
          <w:lang w:val="en-US"/>
        </w:rPr>
        <w:t xml:space="preserve">herein </w:t>
      </w:r>
      <w:r w:rsidR="00D22748">
        <w:rPr>
          <w:sz w:val="22"/>
          <w:szCs w:val="22"/>
          <w:lang w:val="en-US"/>
        </w:rPr>
        <w:t>we assume</w:t>
      </w:r>
      <w:r w:rsidR="00BC2A31">
        <w:rPr>
          <w:sz w:val="22"/>
          <w:szCs w:val="22"/>
          <w:lang w:val="en-US"/>
        </w:rPr>
        <w:t>d</w:t>
      </w:r>
      <w:r w:rsidR="0043386F">
        <w:rPr>
          <w:sz w:val="22"/>
          <w:szCs w:val="22"/>
          <w:lang w:val="en-US"/>
        </w:rPr>
        <w:t xml:space="preserve"> </w:t>
      </w:r>
      <w:r w:rsidR="00C7349A">
        <w:rPr>
          <w:sz w:val="22"/>
          <w:szCs w:val="22"/>
          <w:lang w:val="en-US"/>
        </w:rPr>
        <w:t>a</w:t>
      </w:r>
      <w:r w:rsidR="0043386F">
        <w:rPr>
          <w:sz w:val="22"/>
          <w:szCs w:val="22"/>
          <w:lang w:val="en-US"/>
        </w:rPr>
        <w:t xml:space="preserve"> gap between </w:t>
      </w:r>
      <w:r w:rsidR="000C02D3">
        <w:rPr>
          <w:sz w:val="22"/>
          <w:szCs w:val="22"/>
          <w:lang w:val="en-US"/>
        </w:rPr>
        <w:t xml:space="preserve">adjacent </w:t>
      </w:r>
      <w:r w:rsidR="0043386F">
        <w:rPr>
          <w:sz w:val="22"/>
          <w:szCs w:val="22"/>
          <w:lang w:val="en-US"/>
        </w:rPr>
        <w:t xml:space="preserve">PFLs </w:t>
      </w:r>
      <w:r w:rsidR="00A23D45">
        <w:rPr>
          <w:sz w:val="22"/>
          <w:szCs w:val="22"/>
          <w:lang w:val="en-US"/>
        </w:rPr>
        <w:t xml:space="preserve">as </w:t>
      </w:r>
      <w:r w:rsidR="0043386F">
        <w:rPr>
          <w:sz w:val="22"/>
          <w:szCs w:val="22"/>
          <w:lang w:val="en-US"/>
        </w:rPr>
        <w:t xml:space="preserve">proposed in </w:t>
      </w:r>
      <w:r w:rsidR="00BC2A31">
        <w:rPr>
          <w:sz w:val="22"/>
          <w:szCs w:val="22"/>
          <w:lang w:val="en-US"/>
        </w:rPr>
        <w:t>[</w:t>
      </w:r>
      <w:r w:rsidR="00A23D45">
        <w:rPr>
          <w:sz w:val="22"/>
          <w:szCs w:val="22"/>
          <w:lang w:val="en-US"/>
        </w:rPr>
        <w:t>2].</w:t>
      </w:r>
    </w:p>
    <w:p w14:paraId="322B1E66" w14:textId="7FCA97C1" w:rsidR="00614E1E" w:rsidRPr="00C947FA" w:rsidRDefault="00B33238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</w:t>
      </w:r>
      <w:r w:rsidR="00025C3A">
        <w:rPr>
          <w:sz w:val="22"/>
          <w:szCs w:val="22"/>
          <w:lang w:val="en-US"/>
        </w:rPr>
        <w:t>simulation</w:t>
      </w:r>
      <w:r w:rsidR="00AE0AFD">
        <w:rPr>
          <w:sz w:val="22"/>
          <w:szCs w:val="22"/>
          <w:lang w:val="en-US"/>
        </w:rPr>
        <w:t xml:space="preserve"> results </w:t>
      </w:r>
      <w:r w:rsidR="00B23CE9">
        <w:rPr>
          <w:sz w:val="22"/>
          <w:szCs w:val="22"/>
          <w:lang w:val="en-US"/>
        </w:rPr>
        <w:t>for the following</w:t>
      </w:r>
      <w:r w:rsidR="00281457">
        <w:rPr>
          <w:sz w:val="22"/>
          <w:szCs w:val="22"/>
          <w:lang w:val="en-US"/>
        </w:rPr>
        <w:t xml:space="preserve"> measurements</w:t>
      </w:r>
      <w:r w:rsidR="00246B9C">
        <w:rPr>
          <w:sz w:val="22"/>
          <w:szCs w:val="22"/>
          <w:lang w:val="en-US"/>
        </w:rPr>
        <w:t>:</w:t>
      </w:r>
    </w:p>
    <w:p w14:paraId="7168746D" w14:textId="49FC243B" w:rsidR="001D249B" w:rsidRDefault="006D7E9C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UE </w:t>
      </w:r>
      <w:r w:rsidR="00B23CE9">
        <w:rPr>
          <w:sz w:val="22"/>
          <w:szCs w:val="22"/>
        </w:rPr>
        <w:t>Rx-Tx time difference</w:t>
      </w:r>
    </w:p>
    <w:p w14:paraId="783E237C" w14:textId="0BB3F791" w:rsidR="00DC6D23" w:rsidRPr="00B23CE9" w:rsidRDefault="00DC6D23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</w:t>
      </w:r>
    </w:p>
    <w:p w14:paraId="604067E4" w14:textId="77777777" w:rsidR="00B50446" w:rsidRDefault="00B50446">
      <w:pPr>
        <w:spacing w:after="0"/>
        <w:rPr>
          <w:rFonts w:ascii="Arial" w:hAnsi="Arial"/>
          <w:sz w:val="36"/>
          <w:szCs w:val="36"/>
          <w:lang w:val="en-US" w:eastAsia="zh-CN"/>
        </w:rPr>
      </w:pPr>
      <w:r>
        <w:rPr>
          <w:szCs w:val="36"/>
          <w:lang w:val="en-US" w:eastAsia="zh-CN"/>
        </w:rPr>
        <w:br w:type="page"/>
      </w:r>
    </w:p>
    <w:p w14:paraId="2D765A3B" w14:textId="343C148B" w:rsidR="00C10A07" w:rsidRDefault="00AE0AFD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lastRenderedPageBreak/>
        <w:t xml:space="preserve">Simulation results for </w:t>
      </w:r>
      <w:r w:rsidR="006D7E9C">
        <w:rPr>
          <w:szCs w:val="36"/>
          <w:lang w:val="en-US" w:eastAsia="zh-CN"/>
        </w:rPr>
        <w:t xml:space="preserve">UE </w:t>
      </w:r>
      <w:r>
        <w:rPr>
          <w:szCs w:val="36"/>
          <w:lang w:val="en-US" w:eastAsia="zh-CN"/>
        </w:rPr>
        <w:t>Rx-Tx time difference</w:t>
      </w:r>
    </w:p>
    <w:p w14:paraId="255568D2" w14:textId="7F0BB087" w:rsidR="00494CDB" w:rsidRPr="00494CDB" w:rsidRDefault="00494CDB" w:rsidP="00494CDB">
      <w:pPr>
        <w:rPr>
          <w:lang w:val="en-US" w:eastAsia="zh-CN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CF2CB3" w:rsidRPr="004E4BE5" w14:paraId="6353C365" w14:textId="77777777" w:rsidTr="00B55C18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F7FF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E8B3" w14:textId="04EDAAF2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 w:rsidR="00492DB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E68E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B306" w14:textId="43FAB4EB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 w:rsidR="00B55C1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 w:rsidR="00FE724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B40F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9D36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2DA75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CF2CB3" w:rsidRPr="004E4BE5" w14:paraId="665F9E46" w14:textId="77777777" w:rsidTr="00B55C18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F480" w14:textId="77777777" w:rsidR="00CF2CB3" w:rsidRPr="004E4BE5" w:rsidRDefault="00CF2CB3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A12C" w14:textId="77777777" w:rsidR="00CF2CB3" w:rsidRPr="004E4BE5" w:rsidRDefault="00CF2CB3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0A8B" w14:textId="77777777" w:rsidR="00CF2CB3" w:rsidRPr="004E4BE5" w:rsidRDefault="00CF2CB3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768D" w14:textId="77777777" w:rsidR="00CF2CB3" w:rsidRPr="004E4BE5" w:rsidRDefault="00CF2CB3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C307" w14:textId="77777777" w:rsidR="00CF2CB3" w:rsidRPr="004E4BE5" w:rsidRDefault="00CF2CB3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F282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2E95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DD4D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CF2CB3" w:rsidRPr="004E4BE5" w14:paraId="20E5022A" w14:textId="77777777" w:rsidTr="00B55C18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7D252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C8D66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95467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7BECC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F679C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9ACC" w14:textId="77777777" w:rsidR="00CF2CB3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56C2" w14:textId="6933C724" w:rsidR="00CF2CB3" w:rsidRDefault="00E56A7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56A77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115E" w14:textId="77777777" w:rsidR="00CF2CB3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</w:tr>
      <w:tr w:rsidR="00CF2CB3" w:rsidRPr="004E4BE5" w14:paraId="7372C203" w14:textId="77777777" w:rsidTr="00B55C1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0D5E2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A03AA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B4BF4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D9626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606B9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B5A9" w14:textId="77777777" w:rsidR="00CF2CB3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CEB0" w14:textId="444FF81E" w:rsidR="00CF2CB3" w:rsidRPr="00C61BE2" w:rsidRDefault="00C61B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61BE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1BEB" w14:textId="77777777" w:rsidR="00CF2CB3" w:rsidRPr="00780019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</w:tr>
      <w:tr w:rsidR="00CF2CB3" w:rsidRPr="004E4BE5" w14:paraId="71D57FBE" w14:textId="77777777" w:rsidTr="00B55C1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9DD69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FC36A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6ACF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674F8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BFB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684" w14:textId="77777777" w:rsidR="00CF2CB3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0A0" w14:textId="3714A398" w:rsidR="00CF2CB3" w:rsidRPr="00C61BE2" w:rsidRDefault="00C61BE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61BE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A638" w14:textId="77777777" w:rsidR="00CF2CB3" w:rsidRPr="00780019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CF2CB3" w:rsidRPr="004E4BE5" w14:paraId="679A3FA3" w14:textId="77777777" w:rsidTr="00B55C1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28E37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A6ED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EDD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2D1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DE0C" w14:textId="77777777" w:rsidR="00CF2CB3" w:rsidRPr="004E4BE5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5D95" w14:textId="77777777" w:rsidR="00CF2CB3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F433" w14:textId="77777777" w:rsidR="00CF2CB3" w:rsidRPr="000C5FDD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FE8E" w14:textId="77777777" w:rsidR="00CF2CB3" w:rsidRPr="000C5FDD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8</w:t>
            </w:r>
          </w:p>
        </w:tc>
      </w:tr>
      <w:tr w:rsidR="00CF2CB3" w:rsidRPr="004E4BE5" w14:paraId="46EC65C6" w14:textId="77777777" w:rsidTr="00B55C18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36F2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9684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0D10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E0BF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F998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2B7E" w14:textId="77777777" w:rsidR="00CF2CB3" w:rsidRPr="00D50839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2A35" w14:textId="1BA08071" w:rsidR="00CF2CB3" w:rsidRPr="000C5FDD" w:rsidRDefault="008A54E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1E40" w14:textId="77777777" w:rsidR="00CF2CB3" w:rsidRPr="000C5FDD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CF2CB3" w:rsidRPr="004E4BE5" w14:paraId="1D6483E5" w14:textId="77777777" w:rsidTr="00B55C18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945AD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FB80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4EDE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6DAB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CD9" w14:textId="77777777" w:rsidR="00CF2CB3" w:rsidRPr="003D6AAF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A7F7" w14:textId="77777777" w:rsidR="00CF2CB3" w:rsidRPr="00E82DB2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A7BD" w14:textId="77777777" w:rsidR="00CF2CB3" w:rsidRPr="000C5FDD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E4FC" w14:textId="77777777" w:rsidR="00CF2CB3" w:rsidRPr="000C5FDD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8</w:t>
            </w:r>
          </w:p>
        </w:tc>
      </w:tr>
      <w:tr w:rsidR="00CF2CB3" w:rsidRPr="004E4BE5" w14:paraId="20763BD6" w14:textId="77777777" w:rsidTr="00B55C1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4B4D8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9556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0067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2226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E27" w14:textId="77777777" w:rsidR="00CF2CB3" w:rsidRPr="003D6AAF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0C5" w14:textId="77777777" w:rsidR="00CF2CB3" w:rsidRPr="00E82DB2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B01F" w14:textId="0B35FE0E" w:rsidR="00CF2CB3" w:rsidRPr="000C5FDD" w:rsidRDefault="008A54E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64D6" w14:textId="77777777" w:rsidR="00CF2CB3" w:rsidRPr="000C5FDD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CF2CB3" w:rsidRPr="004E4BE5" w14:paraId="184FEBB9" w14:textId="77777777" w:rsidTr="00B55C1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24F44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CB54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03773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F9D7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663" w14:textId="77777777" w:rsidR="00CF2CB3" w:rsidRPr="003D6AAF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802B" w14:textId="77777777" w:rsidR="00CF2CB3" w:rsidRPr="00E82DB2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C10C" w14:textId="77777777" w:rsidR="00CF2CB3" w:rsidRPr="000C5FDD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B184" w14:textId="77777777" w:rsidR="00CF2CB3" w:rsidRPr="000C5FDD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CF2CB3" w:rsidRPr="004E4BE5" w14:paraId="52B3B64E" w14:textId="77777777" w:rsidTr="00B55C1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D8B8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F3BE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A541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714C" w14:textId="77777777" w:rsidR="00CF2CB3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3C6" w14:textId="77777777" w:rsidR="00CF2CB3" w:rsidRPr="003D6AAF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83BD" w14:textId="77777777" w:rsidR="00CF2CB3" w:rsidRPr="00E82DB2" w:rsidRDefault="00CF2CB3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B735" w14:textId="3F753147" w:rsidR="00CF2CB3" w:rsidRPr="000C5FDD" w:rsidRDefault="006D3671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D367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6C61" w14:textId="77777777" w:rsidR="00CF2CB3" w:rsidRPr="000C5FDD" w:rsidRDefault="00CF2CB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</w:t>
            </w:r>
          </w:p>
        </w:tc>
      </w:tr>
    </w:tbl>
    <w:p w14:paraId="6F619070" w14:textId="23F365F2" w:rsidR="00F547A2" w:rsidRDefault="00954EF0" w:rsidP="002D4918">
      <w:pPr>
        <w:pStyle w:val="Caption"/>
        <w:jc w:val="center"/>
        <w:rPr>
          <w:sz w:val="22"/>
          <w:szCs w:val="22"/>
        </w:rPr>
      </w:pPr>
      <w:r w:rsidRPr="00954EF0">
        <w:rPr>
          <w:sz w:val="22"/>
          <w:szCs w:val="22"/>
        </w:rPr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6D7E9C">
        <w:rPr>
          <w:sz w:val="22"/>
          <w:szCs w:val="22"/>
        </w:rPr>
        <w:t xml:space="preserve">UE </w:t>
      </w:r>
      <w:r w:rsidR="002D4918">
        <w:rPr>
          <w:sz w:val="22"/>
          <w:szCs w:val="22"/>
        </w:rPr>
        <w:t>Rx-Tx simulation results</w:t>
      </w:r>
      <w:r w:rsidR="00025A66">
        <w:rPr>
          <w:sz w:val="22"/>
          <w:szCs w:val="22"/>
        </w:rPr>
        <w:t xml:space="preserve"> </w:t>
      </w:r>
      <w:r w:rsidR="00187128">
        <w:rPr>
          <w:sz w:val="22"/>
          <w:szCs w:val="22"/>
        </w:rPr>
        <w:t xml:space="preserve">for 2 PFLs </w:t>
      </w:r>
      <w:r w:rsidR="00025A66">
        <w:rPr>
          <w:sz w:val="22"/>
          <w:szCs w:val="22"/>
        </w:rPr>
        <w:t>in</w:t>
      </w:r>
      <w:r w:rsidR="002D4918">
        <w:rPr>
          <w:sz w:val="22"/>
          <w:szCs w:val="22"/>
        </w:rPr>
        <w:t xml:space="preserve"> AWGN</w:t>
      </w:r>
      <w:r w:rsidR="00DE4B67">
        <w:rPr>
          <w:sz w:val="22"/>
          <w:szCs w:val="22"/>
        </w:rPr>
        <w:t xml:space="preserve"> with reduced number of samples</w:t>
      </w:r>
      <w:r w:rsidR="00EE12A1">
        <w:rPr>
          <w:sz w:val="22"/>
          <w:szCs w:val="22"/>
        </w:rPr>
        <w:t>.</w:t>
      </w:r>
    </w:p>
    <w:p w14:paraId="32CFD6EC" w14:textId="42BB0C25" w:rsidR="00162327" w:rsidRDefault="00162327">
      <w:pPr>
        <w:spacing w:after="0"/>
      </w:pPr>
    </w:p>
    <w:p w14:paraId="72683EE2" w14:textId="32A6C407" w:rsidR="00162327" w:rsidRPr="007636EC" w:rsidRDefault="00162327" w:rsidP="009E6D3D">
      <w:pPr>
        <w:pStyle w:val="Caption"/>
        <w:rPr>
          <w:color w:val="FF0000"/>
          <w:sz w:val="22"/>
          <w:szCs w:val="22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162327" w:rsidRPr="004E4BE5" w14:paraId="41234CFC" w14:textId="77777777" w:rsidTr="009F6E92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1A22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895B" w14:textId="54E525EB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 w:rsidR="004E132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3D67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6DFD" w14:textId="39CECC74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 w:rsidR="009F6E9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 w:rsidR="005923B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4706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868ED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E4253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162327" w:rsidRPr="004E4BE5" w14:paraId="06C96D08" w14:textId="77777777" w:rsidTr="009F6E92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296E" w14:textId="77777777" w:rsidR="00162327" w:rsidRPr="004E4BE5" w:rsidRDefault="00162327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182E" w14:textId="77777777" w:rsidR="00162327" w:rsidRPr="004E4BE5" w:rsidRDefault="00162327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97E6" w14:textId="77777777" w:rsidR="00162327" w:rsidRPr="004E4BE5" w:rsidRDefault="00162327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0E58" w14:textId="77777777" w:rsidR="00162327" w:rsidRPr="004E4BE5" w:rsidRDefault="00162327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4439" w14:textId="77777777" w:rsidR="00162327" w:rsidRPr="004E4BE5" w:rsidRDefault="00162327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1B04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6043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D52F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162327" w:rsidRPr="004E4BE5" w14:paraId="23BA1841" w14:textId="77777777" w:rsidTr="009F6E92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8702B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41E86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3F318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18F39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05DB0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1CEE" w14:textId="77777777" w:rsidR="00162327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0D5" w14:textId="747118B4" w:rsidR="00162327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E56A77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01F7" w14:textId="77777777" w:rsidR="00162327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</w:tr>
      <w:tr w:rsidR="00162327" w:rsidRPr="004E4BE5" w14:paraId="7F5DCC39" w14:textId="77777777" w:rsidTr="009F6E92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13FF1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EE196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0F396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D8EE5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B306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99C4" w14:textId="77777777" w:rsidR="00162327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AA9A" w14:textId="77777777" w:rsidR="00162327" w:rsidRPr="006A101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AAD6" w14:textId="77777777" w:rsidR="00162327" w:rsidRPr="00780019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</w:t>
            </w:r>
          </w:p>
        </w:tc>
      </w:tr>
      <w:tr w:rsidR="00162327" w:rsidRPr="004E4BE5" w14:paraId="654CE9CB" w14:textId="77777777" w:rsidTr="009F6E92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A9E8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30539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0A50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47827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48E3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E256" w14:textId="77777777" w:rsidR="00162327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EE16" w14:textId="62429039" w:rsidR="00162327" w:rsidRPr="006A1017" w:rsidRDefault="008B541D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8A99" w14:textId="77777777" w:rsidR="00162327" w:rsidRPr="00780019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62327" w:rsidRPr="004E4BE5" w14:paraId="27336CCA" w14:textId="77777777" w:rsidTr="009F6E92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20542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A021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BBB9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8B6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C86" w14:textId="77777777" w:rsidR="00162327" w:rsidRPr="004E4BE5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5490" w14:textId="77777777" w:rsidR="00162327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07E1" w14:textId="77777777" w:rsidR="00162327" w:rsidRPr="000C5FDD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2E56" w14:textId="77777777" w:rsidR="00162327" w:rsidRPr="000C5FDD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8</w:t>
            </w:r>
          </w:p>
        </w:tc>
      </w:tr>
      <w:tr w:rsidR="00162327" w:rsidRPr="004E4BE5" w14:paraId="04318606" w14:textId="77777777" w:rsidTr="009F6E92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4929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A8C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920E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EAB9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133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9886" w14:textId="77777777" w:rsidR="00162327" w:rsidRPr="00D50839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32F5" w14:textId="77777777" w:rsidR="00162327" w:rsidRPr="000C5FDD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B898" w14:textId="77777777" w:rsidR="00162327" w:rsidRPr="000C5FDD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162327" w:rsidRPr="004E4BE5" w14:paraId="781ABAB7" w14:textId="77777777" w:rsidTr="009F6E92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F4FBF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3BBC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841F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7787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167C" w14:textId="77777777" w:rsidR="00162327" w:rsidRPr="003D6AAF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85D6" w14:textId="77777777" w:rsidR="00162327" w:rsidRPr="00E82DB2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29D" w14:textId="77777777" w:rsidR="00162327" w:rsidRPr="000C5FDD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0BC7" w14:textId="77777777" w:rsidR="00162327" w:rsidRPr="000C5FDD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8</w:t>
            </w:r>
          </w:p>
        </w:tc>
      </w:tr>
      <w:tr w:rsidR="00162327" w:rsidRPr="004E4BE5" w14:paraId="15B1FB0D" w14:textId="77777777" w:rsidTr="009F6E92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9EE20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0DFA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D2E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83FD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586C" w14:textId="77777777" w:rsidR="00162327" w:rsidRPr="003D6AAF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2D6F" w14:textId="77777777" w:rsidR="00162327" w:rsidRPr="00E82DB2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BB16" w14:textId="77777777" w:rsidR="00162327" w:rsidRPr="000C5FDD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2AEF" w14:textId="77777777" w:rsidR="00162327" w:rsidRPr="000C5FDD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162327" w:rsidRPr="004E4BE5" w14:paraId="427198DA" w14:textId="77777777" w:rsidTr="009F6E92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8EE99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4B5B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5D1DA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7256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146C" w14:textId="77777777" w:rsidR="00162327" w:rsidRPr="003D6AAF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6281" w14:textId="77777777" w:rsidR="00162327" w:rsidRPr="00E82DB2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BEA9" w14:textId="77777777" w:rsidR="00162327" w:rsidRPr="000C5FDD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4464" w14:textId="77777777" w:rsidR="00162327" w:rsidRPr="000C5FDD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162327" w:rsidRPr="004E4BE5" w14:paraId="20F9E0DB" w14:textId="77777777" w:rsidTr="009F6E92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CBF3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DA35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EE2F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D21" w14:textId="77777777" w:rsidR="00162327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AC7B" w14:textId="77777777" w:rsidR="00162327" w:rsidRPr="003D6AAF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4B8" w14:textId="77777777" w:rsidR="00162327" w:rsidRPr="00E82DB2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2CDC" w14:textId="77777777" w:rsidR="00162327" w:rsidRPr="000C5FDD" w:rsidRDefault="0016232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E1D7" w14:textId="77777777" w:rsidR="00162327" w:rsidRPr="000C5FDD" w:rsidRDefault="0016232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</w:t>
            </w:r>
          </w:p>
        </w:tc>
      </w:tr>
    </w:tbl>
    <w:p w14:paraId="6D3A8CD2" w14:textId="18D474F7" w:rsidR="00E90574" w:rsidRPr="007D4DB0" w:rsidRDefault="007D4DB0" w:rsidP="007D4DB0">
      <w:pPr>
        <w:pStyle w:val="Caption"/>
        <w:jc w:val="center"/>
        <w:rPr>
          <w:sz w:val="22"/>
          <w:szCs w:val="22"/>
          <w:lang w:val="en-US" w:eastAsia="zh-CN"/>
        </w:rPr>
      </w:pPr>
      <w:r w:rsidRPr="007D4DB0">
        <w:rPr>
          <w:sz w:val="22"/>
          <w:szCs w:val="22"/>
        </w:rPr>
        <w:t xml:space="preserve">Table </w:t>
      </w:r>
      <w:r w:rsidRPr="007D4DB0">
        <w:rPr>
          <w:sz w:val="22"/>
          <w:szCs w:val="22"/>
        </w:rPr>
        <w:fldChar w:fldCharType="begin"/>
      </w:r>
      <w:r w:rsidRPr="007D4DB0">
        <w:rPr>
          <w:sz w:val="22"/>
          <w:szCs w:val="22"/>
        </w:rPr>
        <w:instrText xml:space="preserve"> SEQ Table \* ARABIC </w:instrText>
      </w:r>
      <w:r w:rsidRPr="007D4DB0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2</w:t>
      </w:r>
      <w:r w:rsidRPr="007D4DB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6D7E9C">
        <w:rPr>
          <w:sz w:val="22"/>
          <w:szCs w:val="22"/>
        </w:rPr>
        <w:t xml:space="preserve">UE </w:t>
      </w:r>
      <w:r w:rsidR="00A66754">
        <w:rPr>
          <w:sz w:val="22"/>
          <w:szCs w:val="22"/>
        </w:rPr>
        <w:t>Rx-Tx simulation results</w:t>
      </w:r>
      <w:r w:rsidR="006D265C">
        <w:rPr>
          <w:sz w:val="22"/>
          <w:szCs w:val="22"/>
        </w:rPr>
        <w:t xml:space="preserve"> for 2 PFLs</w:t>
      </w:r>
      <w:r w:rsidR="00A66754">
        <w:rPr>
          <w:sz w:val="22"/>
          <w:szCs w:val="22"/>
        </w:rPr>
        <w:t xml:space="preserve"> </w:t>
      </w:r>
      <w:r w:rsidR="007F26B8">
        <w:rPr>
          <w:sz w:val="22"/>
          <w:szCs w:val="22"/>
        </w:rPr>
        <w:t>in AWGN with 4 samples</w:t>
      </w:r>
      <w:r w:rsidR="00EE12A1">
        <w:rPr>
          <w:sz w:val="22"/>
          <w:szCs w:val="22"/>
        </w:rPr>
        <w:t>.</w:t>
      </w:r>
    </w:p>
    <w:p w14:paraId="46004075" w14:textId="3A3366A4" w:rsidR="00822CE2" w:rsidRDefault="00E10782">
      <w:pPr>
        <w:spacing w:after="0"/>
      </w:pPr>
      <w:r>
        <w:br w:type="page"/>
      </w: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822CE2" w:rsidRPr="004E4BE5" w14:paraId="6686715E" w14:textId="77777777" w:rsidTr="002B172E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EC8B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3F08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C1AA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7398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6A14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475A1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17EB2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822CE2" w:rsidRPr="004E4BE5" w14:paraId="6133275D" w14:textId="77777777" w:rsidTr="002B172E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02FB" w14:textId="77777777" w:rsidR="00822CE2" w:rsidRPr="004E4BE5" w:rsidRDefault="00822CE2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3D3D" w14:textId="77777777" w:rsidR="00822CE2" w:rsidRPr="004E4BE5" w:rsidRDefault="00822CE2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0FC6" w14:textId="77777777" w:rsidR="00822CE2" w:rsidRPr="004E4BE5" w:rsidRDefault="00822CE2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E4C4" w14:textId="77777777" w:rsidR="00822CE2" w:rsidRPr="004E4BE5" w:rsidRDefault="00822CE2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F1C4" w14:textId="77777777" w:rsidR="00822CE2" w:rsidRPr="004E4BE5" w:rsidRDefault="00822CE2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FBE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594F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0B03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822CE2" w:rsidRPr="004E4BE5" w14:paraId="449E2C2A" w14:textId="77777777" w:rsidTr="002B172E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9FA3F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2061A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0C44D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798F0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2F64C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838D" w14:textId="77777777" w:rsidR="00822CE2" w:rsidRDefault="00822CE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65B5" w14:textId="633D98FE" w:rsidR="00822CE2" w:rsidRPr="00F068C4" w:rsidRDefault="00D4565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68C4">
              <w:rPr>
                <w:rFonts w:ascii="Calibri" w:hAnsi="Calibri" w:cs="Calibri"/>
                <w:sz w:val="22"/>
                <w:szCs w:val="22"/>
              </w:rPr>
              <w:t>1</w:t>
            </w:r>
            <w:r w:rsidR="00646EAD" w:rsidRPr="00F068C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8E0C" w14:textId="1196E8BB" w:rsidR="00822CE2" w:rsidRPr="00F068C4" w:rsidRDefault="00D4565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68C4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</w:tr>
      <w:tr w:rsidR="00822CE2" w:rsidRPr="004E4BE5" w14:paraId="700323E5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11DE1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3F351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A3536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80760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FAE89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49B" w14:textId="77777777" w:rsidR="00822CE2" w:rsidRDefault="00822CE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7B72" w14:textId="0A4EBFCD" w:rsidR="00822CE2" w:rsidRPr="006C3220" w:rsidRDefault="0079530E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C322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95C9" w14:textId="5E194106" w:rsidR="00822CE2" w:rsidRPr="00780019" w:rsidRDefault="003C3690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</w:tr>
      <w:tr w:rsidR="00822CE2" w:rsidRPr="004E4BE5" w14:paraId="797D9CE0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50D44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AB3F5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9811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4AAC1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B24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36D" w14:textId="77777777" w:rsidR="00822CE2" w:rsidRDefault="00822CE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B425" w14:textId="5650E600" w:rsidR="00822CE2" w:rsidRPr="006C3220" w:rsidRDefault="006C3220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C3220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F0B1" w14:textId="5E0563DD" w:rsidR="00822CE2" w:rsidRPr="00780019" w:rsidRDefault="0013482A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482A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822CE2" w:rsidRPr="004E4BE5" w14:paraId="3525B672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830C3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9E8D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6EC5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7CD2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481" w14:textId="77777777" w:rsidR="00822CE2" w:rsidRPr="004E4BE5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5E3" w14:textId="77777777" w:rsidR="00822CE2" w:rsidRDefault="00822CE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5B2E" w14:textId="4309E402" w:rsidR="00822CE2" w:rsidRPr="00D3509C" w:rsidRDefault="008A2C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509C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B4E5" w14:textId="4F608B00" w:rsidR="00822CE2" w:rsidRPr="000C5FDD" w:rsidRDefault="006815F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822CE2" w:rsidRPr="004E4BE5" w14:paraId="3A5CEF77" w14:textId="77777777" w:rsidTr="002B172E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F3A2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484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B4E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3786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07DE" w14:textId="77777777" w:rsidR="00822CE2" w:rsidRDefault="00822CE2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909C" w14:textId="77777777" w:rsidR="00822CE2" w:rsidRPr="00D50839" w:rsidRDefault="00822CE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D05" w14:textId="431A4188" w:rsidR="00822CE2" w:rsidRPr="00D3509C" w:rsidRDefault="00D3509C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509C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9579" w14:textId="10E95677" w:rsidR="00822CE2" w:rsidRPr="000C5FDD" w:rsidRDefault="00C00F47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  <w:tr w:rsidR="007440EA" w:rsidRPr="004E4BE5" w14:paraId="7A0048A9" w14:textId="77777777" w:rsidTr="002B172E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B7E07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8532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A0E9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EB01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F79" w14:textId="77777777" w:rsidR="007440EA" w:rsidRPr="003D6AAF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7AB9" w14:textId="77777777" w:rsidR="007440EA" w:rsidRPr="00E82DB2" w:rsidRDefault="007440EA" w:rsidP="007440E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D3AB" w14:textId="0B82FEA5" w:rsidR="007440EA" w:rsidRPr="00FA414A" w:rsidRDefault="007440EA" w:rsidP="007440EA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3509C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ED09" w14:textId="4925CBD1" w:rsidR="007440EA" w:rsidRPr="000C5FDD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7440EA" w:rsidRPr="004E4BE5" w14:paraId="0D3E20A3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65CA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F3E3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2EE5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E274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5F1F" w14:textId="77777777" w:rsidR="007440EA" w:rsidRPr="003D6AAF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015" w14:textId="77777777" w:rsidR="007440EA" w:rsidRPr="00E82DB2" w:rsidRDefault="007440EA" w:rsidP="007440E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D49D" w14:textId="52CCF6C1" w:rsidR="007440EA" w:rsidRPr="00FA414A" w:rsidRDefault="007440EA" w:rsidP="007440EA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3509C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3A3E" w14:textId="0C5D8B59" w:rsidR="007440EA" w:rsidRPr="000C5FDD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  <w:tr w:rsidR="006815F7" w:rsidRPr="004E4BE5" w14:paraId="478D35F5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6C4F7" w14:textId="77777777" w:rsidR="006815F7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F09A" w14:textId="77777777" w:rsidR="006815F7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1189E" w14:textId="77777777" w:rsidR="006815F7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229E" w14:textId="77777777" w:rsidR="006815F7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A3C" w14:textId="77777777" w:rsidR="006815F7" w:rsidRPr="003D6AAF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3A88" w14:textId="77777777" w:rsidR="006815F7" w:rsidRPr="00E82DB2" w:rsidRDefault="006815F7" w:rsidP="006815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7256" w14:textId="598B3F6A" w:rsidR="006815F7" w:rsidRPr="00F76B33" w:rsidRDefault="008307F1" w:rsidP="006815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B3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1BB1" w14:textId="198F96F5" w:rsidR="006815F7" w:rsidRPr="00F76B33" w:rsidRDefault="00804A3F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76B33">
              <w:rPr>
                <w:rFonts w:ascii="Calibri" w:eastAsia="Times New Roman" w:hAnsi="Calibri" w:cs="Calibri"/>
                <w:sz w:val="22"/>
                <w:szCs w:val="22"/>
              </w:rPr>
              <w:t>2</w:t>
            </w:r>
          </w:p>
        </w:tc>
      </w:tr>
      <w:tr w:rsidR="006815F7" w:rsidRPr="004E4BE5" w14:paraId="16B96885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DDFC" w14:textId="77777777" w:rsidR="006815F7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C830" w14:textId="77777777" w:rsidR="006815F7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C9C1" w14:textId="77777777" w:rsidR="006815F7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5AC" w14:textId="77777777" w:rsidR="006815F7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D1D2" w14:textId="77777777" w:rsidR="006815F7" w:rsidRPr="003D6AAF" w:rsidRDefault="006815F7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0D1" w14:textId="77777777" w:rsidR="006815F7" w:rsidRPr="00E82DB2" w:rsidRDefault="006815F7" w:rsidP="006815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9F5C" w14:textId="56B9DA73" w:rsidR="006815F7" w:rsidRPr="00F76B33" w:rsidRDefault="008307F1" w:rsidP="006815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B3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79AA" w14:textId="349EE7CE" w:rsidR="006815F7" w:rsidRPr="00F76B33" w:rsidRDefault="00804A3F" w:rsidP="006815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76B33"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</w:tr>
    </w:tbl>
    <w:p w14:paraId="65DBB1D6" w14:textId="463E2FC4" w:rsidR="00DD42DD" w:rsidRDefault="006D7E9C" w:rsidP="00347F96">
      <w:pPr>
        <w:pStyle w:val="Caption"/>
        <w:jc w:val="center"/>
        <w:rPr>
          <w:sz w:val="22"/>
          <w:szCs w:val="22"/>
        </w:rPr>
      </w:pPr>
      <w:r w:rsidRPr="006D7E9C">
        <w:rPr>
          <w:sz w:val="22"/>
          <w:szCs w:val="22"/>
        </w:rPr>
        <w:t xml:space="preserve">Table </w:t>
      </w:r>
      <w:r w:rsidRPr="006D7E9C">
        <w:rPr>
          <w:sz w:val="22"/>
          <w:szCs w:val="22"/>
        </w:rPr>
        <w:fldChar w:fldCharType="begin"/>
      </w:r>
      <w:r w:rsidRPr="006D7E9C">
        <w:rPr>
          <w:sz w:val="22"/>
          <w:szCs w:val="22"/>
        </w:rPr>
        <w:instrText xml:space="preserve"> SEQ Table \* ARABIC </w:instrText>
      </w:r>
      <w:r w:rsidRPr="006D7E9C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3</w:t>
      </w:r>
      <w:r w:rsidRPr="006D7E9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2233B7">
        <w:rPr>
          <w:sz w:val="22"/>
          <w:szCs w:val="22"/>
        </w:rPr>
        <w:t>UE Rx-Tx simulation results for 3 PFLs in AWGN with reduced number of samples.</w:t>
      </w:r>
    </w:p>
    <w:p w14:paraId="0C96AD88" w14:textId="77777777" w:rsidR="002233B7" w:rsidRDefault="002233B7" w:rsidP="002233B7"/>
    <w:p w14:paraId="0FB86255" w14:textId="77777777" w:rsidR="009E6D3D" w:rsidRDefault="009E6D3D" w:rsidP="002233B7"/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007CE5" w:rsidRPr="004E4BE5" w14:paraId="3908F4C4" w14:textId="77777777" w:rsidTr="002B172E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9FAF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C507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9030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3177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8CA1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3D3A1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AAAD8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007CE5" w:rsidRPr="004E4BE5" w14:paraId="124119D0" w14:textId="77777777" w:rsidTr="002B172E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C3F1" w14:textId="77777777" w:rsidR="00007CE5" w:rsidRPr="004E4BE5" w:rsidRDefault="00007CE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CBFE" w14:textId="77777777" w:rsidR="00007CE5" w:rsidRPr="004E4BE5" w:rsidRDefault="00007CE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A824" w14:textId="77777777" w:rsidR="00007CE5" w:rsidRPr="004E4BE5" w:rsidRDefault="00007CE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30E4" w14:textId="77777777" w:rsidR="00007CE5" w:rsidRPr="004E4BE5" w:rsidRDefault="00007CE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5D12" w14:textId="77777777" w:rsidR="00007CE5" w:rsidRPr="004E4BE5" w:rsidRDefault="00007CE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1E87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1A93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6B37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007CE5" w:rsidRPr="004E4BE5" w14:paraId="3F9956D4" w14:textId="77777777" w:rsidTr="002B172E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80BB7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64C71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F402D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DCFDF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C6977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D0B2" w14:textId="77777777" w:rsidR="00007CE5" w:rsidRDefault="00007CE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E08" w14:textId="575DF114" w:rsidR="00007CE5" w:rsidRPr="00F068C4" w:rsidRDefault="00D4565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68C4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BBEC" w14:textId="103BA301" w:rsidR="00007CE5" w:rsidRPr="00F068C4" w:rsidRDefault="00D45652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68C4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</w:tr>
      <w:tr w:rsidR="00007CE5" w:rsidRPr="004E4BE5" w14:paraId="3FD61A98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4D3DC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09EBF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70118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1CB4A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099FE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361" w14:textId="77777777" w:rsidR="00007CE5" w:rsidRDefault="00007CE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25D7" w14:textId="0CF3703B" w:rsidR="00007CE5" w:rsidRPr="009C66B6" w:rsidRDefault="009C66B6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C66B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577D" w14:textId="2A1B0FD5" w:rsidR="00007CE5" w:rsidRPr="00780019" w:rsidRDefault="00F27AD3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</w:tr>
      <w:tr w:rsidR="00007CE5" w:rsidRPr="004E4BE5" w14:paraId="17FDDCE9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71E4D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2302F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6E76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D9A95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0765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931" w14:textId="77777777" w:rsidR="00007CE5" w:rsidRDefault="00007CE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20D6" w14:textId="1C096F06" w:rsidR="00007CE5" w:rsidRPr="009C66B6" w:rsidRDefault="009C66B6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66B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641F" w14:textId="432844C5" w:rsidR="00007CE5" w:rsidRPr="00780019" w:rsidRDefault="00624AC7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007CE5" w:rsidRPr="004E4BE5" w14:paraId="1BC9AD6B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0912B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CC6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3F1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A4E1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2BA5" w14:textId="77777777" w:rsidR="00007CE5" w:rsidRPr="004E4B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5F7" w14:textId="77777777" w:rsidR="00007CE5" w:rsidRDefault="00007CE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D338" w14:textId="050C4C27" w:rsidR="00007CE5" w:rsidRPr="000C5FDD" w:rsidRDefault="00575CEF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F7EB" w14:textId="4CF0B76A" w:rsidR="00007CE5" w:rsidRPr="000C5FDD" w:rsidRDefault="00575CEF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007CE5" w:rsidRPr="004E4BE5" w14:paraId="66BA19EE" w14:textId="77777777" w:rsidTr="002B172E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A72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C037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552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FC22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775" w14:textId="77777777" w:rsidR="00007CE5" w:rsidRDefault="00007CE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255" w14:textId="77777777" w:rsidR="00007CE5" w:rsidRPr="00D50839" w:rsidRDefault="00007CE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F4DF" w14:textId="46DD84C3" w:rsidR="00007CE5" w:rsidRPr="000C5FDD" w:rsidRDefault="00D92B16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92B1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01BB" w14:textId="49B931F4" w:rsidR="00007CE5" w:rsidRPr="000C5FDD" w:rsidRDefault="00575CEF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</w:t>
            </w:r>
          </w:p>
        </w:tc>
      </w:tr>
      <w:tr w:rsidR="007440EA" w:rsidRPr="004E4BE5" w14:paraId="1333787F" w14:textId="77777777" w:rsidTr="002B172E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1A5BE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1B2D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6D2F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63C3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8D0" w14:textId="77777777" w:rsidR="007440EA" w:rsidRPr="003D6AAF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CFD5" w14:textId="77777777" w:rsidR="007440EA" w:rsidRPr="00E82DB2" w:rsidRDefault="007440EA" w:rsidP="007440E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0A48" w14:textId="363F3C64" w:rsidR="007440EA" w:rsidRPr="000C5FDD" w:rsidRDefault="007440EA" w:rsidP="007440E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0ED8" w14:textId="1E007EA9" w:rsidR="007440EA" w:rsidRPr="000C5FDD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7440EA" w:rsidRPr="004E4BE5" w14:paraId="389465C6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2611A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E86E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9077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EA2A" w14:textId="77777777" w:rsidR="007440EA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2B4B" w14:textId="77777777" w:rsidR="007440EA" w:rsidRPr="003D6AAF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484" w14:textId="77777777" w:rsidR="007440EA" w:rsidRPr="00E82DB2" w:rsidRDefault="007440EA" w:rsidP="007440E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DE62" w14:textId="0E562A21" w:rsidR="007440EA" w:rsidRPr="000C5FDD" w:rsidRDefault="007440EA" w:rsidP="007440E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92B1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1271" w14:textId="45803CF4" w:rsidR="007440EA" w:rsidRPr="000C5FDD" w:rsidRDefault="007440EA" w:rsidP="007440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</w:t>
            </w:r>
          </w:p>
        </w:tc>
      </w:tr>
      <w:tr w:rsidR="00575CEF" w:rsidRPr="004E4BE5" w14:paraId="2AEB75CF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125E9" w14:textId="77777777" w:rsidR="00575CE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3257" w14:textId="77777777" w:rsidR="00575CE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FED27" w14:textId="77777777" w:rsidR="00575CE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7D4" w14:textId="77777777" w:rsidR="00575CE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FE82" w14:textId="77777777" w:rsidR="00575CEF" w:rsidRPr="003D6AA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8770" w14:textId="77777777" w:rsidR="00575CEF" w:rsidRPr="00E82DB2" w:rsidRDefault="00575CEF" w:rsidP="00575CE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8EBC" w14:textId="582D0276" w:rsidR="00575CEF" w:rsidRPr="000C5FDD" w:rsidRDefault="00B818A6" w:rsidP="00575CE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7ADF" w14:textId="7070F4BC" w:rsidR="00575CEF" w:rsidRPr="000C5FDD" w:rsidRDefault="00B818A6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</w:t>
            </w:r>
          </w:p>
        </w:tc>
      </w:tr>
      <w:tr w:rsidR="00575CEF" w:rsidRPr="004E4BE5" w14:paraId="67F32F77" w14:textId="77777777" w:rsidTr="007F556E">
        <w:trPr>
          <w:trHeight w:val="289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53E7" w14:textId="77777777" w:rsidR="00575CE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8641" w14:textId="77777777" w:rsidR="00575CE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5471" w14:textId="77777777" w:rsidR="00575CE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2AF3" w14:textId="77777777" w:rsidR="00575CE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7316" w14:textId="77777777" w:rsidR="00575CEF" w:rsidRPr="003D6AAF" w:rsidRDefault="00575CEF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F6B" w14:textId="77777777" w:rsidR="00575CEF" w:rsidRPr="00E82DB2" w:rsidRDefault="00575CEF" w:rsidP="00575CE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F034" w14:textId="09CA21ED" w:rsidR="00575CEF" w:rsidRPr="000C5FDD" w:rsidRDefault="007F556E" w:rsidP="00575CE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F556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B6B0" w14:textId="3869C5DC" w:rsidR="00575CEF" w:rsidRPr="000C5FDD" w:rsidRDefault="00B818A6" w:rsidP="00575CE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</w:tr>
    </w:tbl>
    <w:p w14:paraId="0F525E10" w14:textId="3C1D79EB" w:rsidR="002233B7" w:rsidRDefault="00007CE5" w:rsidP="00347F96">
      <w:pPr>
        <w:pStyle w:val="Caption"/>
        <w:jc w:val="center"/>
        <w:rPr>
          <w:sz w:val="22"/>
          <w:szCs w:val="22"/>
        </w:rPr>
      </w:pPr>
      <w:r w:rsidRPr="00007CE5">
        <w:rPr>
          <w:sz w:val="22"/>
          <w:szCs w:val="22"/>
        </w:rPr>
        <w:t xml:space="preserve">Table </w:t>
      </w:r>
      <w:r w:rsidRPr="00007CE5">
        <w:rPr>
          <w:sz w:val="22"/>
          <w:szCs w:val="22"/>
        </w:rPr>
        <w:fldChar w:fldCharType="begin"/>
      </w:r>
      <w:r w:rsidRPr="00007CE5">
        <w:rPr>
          <w:sz w:val="22"/>
          <w:szCs w:val="22"/>
        </w:rPr>
        <w:instrText xml:space="preserve"> SEQ Table \* ARABIC </w:instrText>
      </w:r>
      <w:r w:rsidRPr="00007CE5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4</w:t>
      </w:r>
      <w:r w:rsidRPr="00007CE5">
        <w:rPr>
          <w:sz w:val="22"/>
          <w:szCs w:val="22"/>
        </w:rPr>
        <w:fldChar w:fldCharType="end"/>
      </w:r>
      <w:r>
        <w:rPr>
          <w:sz w:val="22"/>
          <w:szCs w:val="22"/>
        </w:rPr>
        <w:t>: UE Rx-Tx simulation results for 3 PFLs in AWGN with 4 samples.</w:t>
      </w:r>
    </w:p>
    <w:p w14:paraId="2C8F77DD" w14:textId="16F61F1F" w:rsidR="00347F96" w:rsidRDefault="00347F96">
      <w:pPr>
        <w:spacing w:after="0"/>
      </w:pPr>
      <w:r>
        <w:br w:type="page"/>
      </w:r>
    </w:p>
    <w:p w14:paraId="0D677135" w14:textId="5FF0BD86" w:rsidR="00AB5379" w:rsidRDefault="00AB5379">
      <w:pPr>
        <w:pStyle w:val="Heading1"/>
        <w:rPr>
          <w:lang w:val="en-US"/>
        </w:rPr>
      </w:pPr>
      <w:r>
        <w:rPr>
          <w:lang w:val="en-US"/>
        </w:rPr>
        <w:lastRenderedPageBreak/>
        <w:t>Simulation results for RSTD</w:t>
      </w:r>
    </w:p>
    <w:p w14:paraId="243CDDF7" w14:textId="1FCF3ECD" w:rsidR="00095A9C" w:rsidRDefault="00095A9C" w:rsidP="00E96DC8">
      <w:pPr>
        <w:jc w:val="center"/>
        <w:rPr>
          <w:lang w:val="en-US"/>
        </w:rPr>
      </w:pPr>
    </w:p>
    <w:tbl>
      <w:tblPr>
        <w:tblW w:w="7340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18"/>
        <w:gridCol w:w="2253"/>
      </w:tblGrid>
      <w:tr w:rsidR="00DC7F84" w:rsidRPr="00B533DE" w14:paraId="50D2EE1A" w14:textId="77777777" w:rsidTr="001C760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E5B8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9BBC" w14:textId="32D9B54A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 w:rsidR="001C76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579C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CD1E" w14:textId="7AEC568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 w:rsidR="001C76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 w:rsidR="001C76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E2C0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69420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D6830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DC7F84" w:rsidRPr="00B533DE" w14:paraId="502E988A" w14:textId="77777777" w:rsidTr="001C7605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2E2B" w14:textId="77777777" w:rsidR="00DC7F84" w:rsidRPr="00B533DE" w:rsidRDefault="00DC7F84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EF7B" w14:textId="77777777" w:rsidR="00DC7F84" w:rsidRPr="00B533DE" w:rsidRDefault="00DC7F84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FC94" w14:textId="77777777" w:rsidR="00DC7F84" w:rsidRPr="00B533DE" w:rsidRDefault="00DC7F84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8AC3" w14:textId="77777777" w:rsidR="00DC7F84" w:rsidRPr="00B533DE" w:rsidRDefault="00DC7F84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423D" w14:textId="77777777" w:rsidR="00DC7F84" w:rsidRPr="00B533DE" w:rsidRDefault="00DC7F84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179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3DB4" w14:textId="77777777" w:rsidR="00DC7F84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</w:t>
            </w:r>
          </w:p>
          <w:p w14:paraId="437DE7B3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DC7F84" w:rsidRPr="00B533DE" w14:paraId="34F36B0A" w14:textId="77777777" w:rsidTr="001C760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ED029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46932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474C2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02F43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1EFAF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FE50" w14:textId="77777777" w:rsidR="00DC7F84" w:rsidRPr="00B533DE" w:rsidRDefault="00DC7F84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3912" w14:textId="262A7C84" w:rsidR="00DC7F84" w:rsidRPr="00B533DE" w:rsidRDefault="006734D1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FC051C"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</w:tr>
      <w:tr w:rsidR="00DC7F84" w:rsidRPr="00B533DE" w14:paraId="4021A52A" w14:textId="77777777" w:rsidTr="001C760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3014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75A1D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8E545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086FF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7B316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33A6" w14:textId="77777777" w:rsidR="00DC7F84" w:rsidRPr="00B533DE" w:rsidRDefault="00DC7F84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4D48" w14:textId="46F7A553" w:rsidR="00DC7F84" w:rsidRPr="00B533DE" w:rsidRDefault="006734D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D9135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</w:tr>
      <w:tr w:rsidR="00DC7F84" w:rsidRPr="00B533DE" w14:paraId="74DA80D5" w14:textId="77777777" w:rsidTr="001C760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A0636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D2A2D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AAF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BC71A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DE2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5DFB" w14:textId="77777777" w:rsidR="00DC7F84" w:rsidRPr="00B533DE" w:rsidRDefault="00DC7F84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5FF1" w14:textId="3448DCB6" w:rsidR="00DC7F84" w:rsidRPr="00B533DE" w:rsidRDefault="006734D1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84166B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DC7F84" w:rsidRPr="00B533DE" w14:paraId="69AE333D" w14:textId="77777777" w:rsidTr="001C760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D54E0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0BFD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B110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AFF2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794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D93D" w14:textId="77777777" w:rsidR="00DC7F84" w:rsidRPr="00B533DE" w:rsidRDefault="00DC7F84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D626" w14:textId="5DFB229D" w:rsidR="00DC7F84" w:rsidRPr="00B533DE" w:rsidRDefault="006734D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6971FA">
              <w:rPr>
                <w:rFonts w:ascii="Calibri" w:eastAsia="Times New Roman" w:hAnsi="Calibri" w:cs="Calibri"/>
                <w:sz w:val="22"/>
                <w:szCs w:val="22"/>
              </w:rPr>
              <w:t>10</w:t>
            </w:r>
          </w:p>
        </w:tc>
      </w:tr>
      <w:tr w:rsidR="00DC7F84" w:rsidRPr="00B533DE" w14:paraId="13A6E7A5" w14:textId="77777777" w:rsidTr="001C7605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9748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831D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E733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4613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29BC" w14:textId="77777777" w:rsidR="00DC7F84" w:rsidRPr="00B533DE" w:rsidRDefault="00DC7F84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DB2E" w14:textId="77777777" w:rsidR="00DC7F84" w:rsidRPr="00B533DE" w:rsidRDefault="00DC7F84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2AEE" w14:textId="066BD1A8" w:rsidR="00DC7F84" w:rsidRPr="00B533DE" w:rsidRDefault="006734D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6971FA">
              <w:rPr>
                <w:rFonts w:ascii="Calibri" w:eastAsia="Times New Roman" w:hAnsi="Calibri" w:cs="Calibri"/>
                <w:sz w:val="22"/>
                <w:szCs w:val="22"/>
              </w:rPr>
              <w:t>5</w:t>
            </w:r>
          </w:p>
        </w:tc>
      </w:tr>
      <w:tr w:rsidR="006971FA" w:rsidRPr="00B533DE" w14:paraId="0CC550EE" w14:textId="77777777" w:rsidTr="001C760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17019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29AE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AD56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8DC3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63A8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A92" w14:textId="77777777" w:rsidR="006971FA" w:rsidRPr="00B533DE" w:rsidRDefault="006971FA" w:rsidP="006971F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AB5F" w14:textId="7156CDBB" w:rsidR="006971FA" w:rsidRPr="00B533DE" w:rsidRDefault="006734D1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6971FA">
              <w:rPr>
                <w:rFonts w:ascii="Calibri" w:eastAsia="Times New Roman" w:hAnsi="Calibri" w:cs="Calibri"/>
                <w:sz w:val="22"/>
                <w:szCs w:val="22"/>
              </w:rPr>
              <w:t>10</w:t>
            </w:r>
          </w:p>
        </w:tc>
      </w:tr>
      <w:tr w:rsidR="006971FA" w:rsidRPr="00B533DE" w14:paraId="52E997A0" w14:textId="77777777" w:rsidTr="001C760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E5FC7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A4E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E0FB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AAF7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9EE5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96E1" w14:textId="77777777" w:rsidR="006971FA" w:rsidRPr="00B533DE" w:rsidRDefault="006971FA" w:rsidP="006971F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E77E" w14:textId="2A1F6583" w:rsidR="006971FA" w:rsidRPr="00B533DE" w:rsidRDefault="006734D1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6971FA">
              <w:rPr>
                <w:rFonts w:ascii="Calibri" w:eastAsia="Times New Roman" w:hAnsi="Calibri" w:cs="Calibri"/>
                <w:sz w:val="22"/>
                <w:szCs w:val="22"/>
              </w:rPr>
              <w:t>5</w:t>
            </w:r>
          </w:p>
        </w:tc>
      </w:tr>
      <w:tr w:rsidR="006971FA" w:rsidRPr="00B533DE" w14:paraId="7B1F5160" w14:textId="77777777" w:rsidTr="001C760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AC092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8D03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07C1E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3E12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B10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ED7" w14:textId="77777777" w:rsidR="006971FA" w:rsidRPr="00B533DE" w:rsidRDefault="006971FA" w:rsidP="006971F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F269" w14:textId="11861FB2" w:rsidR="006971FA" w:rsidRPr="00B533DE" w:rsidRDefault="006734D1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E2A9F">
              <w:rPr>
                <w:rFonts w:ascii="Calibri" w:eastAsia="Times New Roman" w:hAnsi="Calibri" w:cs="Calibri"/>
                <w:sz w:val="22"/>
                <w:szCs w:val="22"/>
              </w:rPr>
              <w:t>5</w:t>
            </w:r>
          </w:p>
        </w:tc>
      </w:tr>
      <w:tr w:rsidR="006971FA" w:rsidRPr="00B533DE" w14:paraId="0A22CE92" w14:textId="77777777" w:rsidTr="001C760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C8A8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CDBE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BD7A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C7C9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5B62" w14:textId="77777777" w:rsidR="006971FA" w:rsidRPr="00B533DE" w:rsidRDefault="006971FA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B7FD" w14:textId="77777777" w:rsidR="006971FA" w:rsidRPr="00B533DE" w:rsidRDefault="006971FA" w:rsidP="006971F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2247" w14:textId="617A9F9E" w:rsidR="006971FA" w:rsidRPr="00B533DE" w:rsidRDefault="006734D1" w:rsidP="006971F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E2A9F"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</w:tbl>
    <w:p w14:paraId="66343694" w14:textId="35A7DB9D" w:rsidR="002D2C1D" w:rsidRDefault="00B24329" w:rsidP="00B24329">
      <w:pPr>
        <w:pStyle w:val="Caption"/>
        <w:jc w:val="center"/>
        <w:rPr>
          <w:sz w:val="22"/>
          <w:szCs w:val="22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5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</w:t>
      </w:r>
      <w:r w:rsidR="00DC7F84">
        <w:rPr>
          <w:sz w:val="22"/>
          <w:szCs w:val="22"/>
        </w:rPr>
        <w:t xml:space="preserve">simulation results </w:t>
      </w:r>
      <w:r w:rsidR="006D265C">
        <w:rPr>
          <w:sz w:val="22"/>
          <w:szCs w:val="22"/>
        </w:rPr>
        <w:t xml:space="preserve">for 2 PFLs </w:t>
      </w:r>
      <w:r w:rsidR="00DC7F84">
        <w:rPr>
          <w:sz w:val="22"/>
          <w:szCs w:val="22"/>
        </w:rPr>
        <w:t>in AWGN with reduced number of samples</w:t>
      </w:r>
      <w:r w:rsidR="00F15669">
        <w:rPr>
          <w:sz w:val="22"/>
          <w:szCs w:val="22"/>
        </w:rPr>
        <w:t>.</w:t>
      </w:r>
    </w:p>
    <w:p w14:paraId="635E27B3" w14:textId="77777777" w:rsidR="00314CE1" w:rsidRDefault="00314CE1" w:rsidP="009E6D3D">
      <w:pPr>
        <w:pStyle w:val="Caption"/>
        <w:rPr>
          <w:sz w:val="22"/>
          <w:szCs w:val="22"/>
        </w:rPr>
      </w:pPr>
    </w:p>
    <w:p w14:paraId="208C252C" w14:textId="2950E2CF" w:rsidR="00314CE1" w:rsidRDefault="00314CE1" w:rsidP="009E6D3D">
      <w:pPr>
        <w:rPr>
          <w:lang w:val="en-US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2318"/>
      </w:tblGrid>
      <w:tr w:rsidR="00314CE1" w:rsidRPr="00B533DE" w14:paraId="5C761038" w14:textId="77777777" w:rsidTr="00061ACA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C0BB" w14:textId="77777777" w:rsidR="00314CE1" w:rsidRPr="00B533DE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A52A" w14:textId="35304501" w:rsidR="00314CE1" w:rsidRPr="00B533DE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 w:rsidR="00302CC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374B" w14:textId="77777777" w:rsidR="00314CE1" w:rsidRPr="00B533DE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F59C" w14:textId="07436A16" w:rsidR="00314CE1" w:rsidRPr="00B533DE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 w:rsidR="00302CC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 w:rsidR="00302CC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58CE" w14:textId="77777777" w:rsidR="00314CE1" w:rsidRPr="00B533DE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8CFD9" w14:textId="77777777" w:rsidR="00314CE1" w:rsidRPr="00B533DE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A78B9" w14:textId="77777777" w:rsidR="00314CE1" w:rsidRPr="00B533DE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314CE1" w:rsidRPr="00B533DE" w14:paraId="26848757" w14:textId="77777777" w:rsidTr="00061ACA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2B55" w14:textId="77777777" w:rsidR="00314CE1" w:rsidRPr="00B533DE" w:rsidRDefault="00314CE1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2070" w14:textId="77777777" w:rsidR="00314CE1" w:rsidRPr="00B533DE" w:rsidRDefault="00314CE1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4A3E" w14:textId="77777777" w:rsidR="00314CE1" w:rsidRPr="00B533DE" w:rsidRDefault="00314CE1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1964" w14:textId="77777777" w:rsidR="00314CE1" w:rsidRPr="00B533DE" w:rsidRDefault="00314CE1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0E9C" w14:textId="77777777" w:rsidR="00314CE1" w:rsidRPr="00B533DE" w:rsidRDefault="00314CE1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4520" w14:textId="77777777" w:rsidR="00314CE1" w:rsidRPr="00B533DE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96EB" w14:textId="5104B3C4" w:rsidR="00314CE1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</w:t>
            </w:r>
            <w:r w:rsidR="00037CC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dB,</w:t>
            </w:r>
          </w:p>
          <w:p w14:paraId="21F09B5A" w14:textId="32D7F924" w:rsidR="00314CE1" w:rsidRPr="00B533DE" w:rsidRDefault="00314CE1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</w:t>
            </w:r>
            <w:r w:rsidR="00037CC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</w:tr>
      <w:tr w:rsidR="001008DC" w:rsidRPr="00B533DE" w14:paraId="5C85B70F" w14:textId="77777777" w:rsidTr="00061ACA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8DE8F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EF881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3D8F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688D7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C7D8B" w14:textId="027EF43B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0461" w14:textId="77777777" w:rsidR="001008DC" w:rsidRPr="00B533DE" w:rsidRDefault="001008DC" w:rsidP="001008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D0A1" w14:textId="5C48EDC7" w:rsidR="001008DC" w:rsidRPr="00B533DE" w:rsidRDefault="006734D1" w:rsidP="001008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EF377C"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</w:tr>
      <w:tr w:rsidR="001008DC" w:rsidRPr="00B533DE" w14:paraId="5E95888E" w14:textId="77777777" w:rsidTr="00061AC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C9CFC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F1D8E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984B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84891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4BBEA" w14:textId="61EE5FB2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6AA" w14:textId="77777777" w:rsidR="001008DC" w:rsidRPr="00B533DE" w:rsidRDefault="001008DC" w:rsidP="001008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B563" w14:textId="4C0A6291" w:rsidR="001008DC" w:rsidRPr="00B533DE" w:rsidRDefault="006734D1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C2AB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</w:t>
            </w:r>
          </w:p>
        </w:tc>
      </w:tr>
      <w:tr w:rsidR="001008DC" w:rsidRPr="00B533DE" w14:paraId="44217DEE" w14:textId="77777777" w:rsidTr="00061AC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49783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553F5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AFE7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2F8D8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850F" w14:textId="185AC3A6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5D66" w14:textId="77777777" w:rsidR="001008DC" w:rsidRPr="00B533DE" w:rsidRDefault="001008DC" w:rsidP="001008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00CD" w14:textId="757A31B6" w:rsidR="001008DC" w:rsidRPr="00B533DE" w:rsidRDefault="006734D1" w:rsidP="001008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C2AB9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1008DC" w:rsidRPr="00B533DE" w14:paraId="45B9FF99" w14:textId="77777777" w:rsidTr="00061AC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8FBE9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FB6D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6003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1DA5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283" w14:textId="2C5E4F7D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280C" w14:textId="77777777" w:rsidR="001008DC" w:rsidRPr="00B533DE" w:rsidRDefault="001008DC" w:rsidP="001008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22F7" w14:textId="0B3403E0" w:rsidR="001008DC" w:rsidRPr="00B533DE" w:rsidRDefault="006734D1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1D771E">
              <w:rPr>
                <w:rFonts w:ascii="Calibri" w:eastAsia="Times New Roman" w:hAnsi="Calibri" w:cs="Calibri"/>
                <w:sz w:val="22"/>
                <w:szCs w:val="22"/>
              </w:rPr>
              <w:t>9</w:t>
            </w:r>
          </w:p>
        </w:tc>
      </w:tr>
      <w:tr w:rsidR="001008DC" w:rsidRPr="00B533DE" w14:paraId="4FBA5C44" w14:textId="77777777" w:rsidTr="00061ACA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6E52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FC2F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59FC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FA42" w14:textId="77777777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640F" w14:textId="0D404E99" w:rsidR="001008DC" w:rsidRPr="00B533DE" w:rsidRDefault="001008DC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21F" w14:textId="77777777" w:rsidR="001008DC" w:rsidRPr="00B533DE" w:rsidRDefault="001008DC" w:rsidP="001008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34D3" w14:textId="2A85E996" w:rsidR="001008DC" w:rsidRPr="00B533DE" w:rsidRDefault="006734D1" w:rsidP="001008D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1D771E">
              <w:rPr>
                <w:rFonts w:ascii="Calibri" w:eastAsia="Times New Roman" w:hAnsi="Calibri" w:cs="Calibri"/>
                <w:sz w:val="22"/>
                <w:szCs w:val="22"/>
              </w:rPr>
              <w:t>5</w:t>
            </w:r>
          </w:p>
        </w:tc>
      </w:tr>
      <w:tr w:rsidR="001D771E" w:rsidRPr="00B533DE" w14:paraId="71008E45" w14:textId="77777777" w:rsidTr="00061ACA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27FD5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F422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8975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FD75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4F0" w14:textId="544A4880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3016" w14:textId="77777777" w:rsidR="001D771E" w:rsidRPr="00B533DE" w:rsidRDefault="001D771E" w:rsidP="001D771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9EF8" w14:textId="6C490BB7" w:rsidR="001D771E" w:rsidRPr="00B533DE" w:rsidRDefault="006734D1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1D771E">
              <w:rPr>
                <w:rFonts w:ascii="Calibri" w:eastAsia="Times New Roman" w:hAnsi="Calibri" w:cs="Calibri"/>
                <w:sz w:val="22"/>
                <w:szCs w:val="22"/>
              </w:rPr>
              <w:t>9</w:t>
            </w:r>
          </w:p>
        </w:tc>
      </w:tr>
      <w:tr w:rsidR="001D771E" w:rsidRPr="00B533DE" w14:paraId="4E1BD692" w14:textId="77777777" w:rsidTr="00061AC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EE8C6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C992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D77C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63D3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5CD6" w14:textId="74504C4F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46A6" w14:textId="77777777" w:rsidR="001D771E" w:rsidRPr="00B533DE" w:rsidRDefault="001D771E" w:rsidP="001D771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1E08" w14:textId="42E0FD75" w:rsidR="001D771E" w:rsidRPr="00B533DE" w:rsidRDefault="006734D1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1D771E">
              <w:rPr>
                <w:rFonts w:ascii="Calibri" w:eastAsia="Times New Roman" w:hAnsi="Calibri" w:cs="Calibri"/>
                <w:sz w:val="22"/>
                <w:szCs w:val="22"/>
              </w:rPr>
              <w:t>5</w:t>
            </w:r>
          </w:p>
        </w:tc>
      </w:tr>
      <w:tr w:rsidR="001D771E" w:rsidRPr="00B533DE" w14:paraId="7947820D" w14:textId="77777777" w:rsidTr="00061AC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38BB1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B7F4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7DD63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F53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D41" w14:textId="7140A3C0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91A" w14:textId="77777777" w:rsidR="001D771E" w:rsidRPr="00B533DE" w:rsidRDefault="001D771E" w:rsidP="001D771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4943" w14:textId="2EF3FC1F" w:rsidR="001D771E" w:rsidRPr="00B533DE" w:rsidRDefault="006734D1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E2A9F">
              <w:rPr>
                <w:rFonts w:ascii="Calibri" w:eastAsia="Times New Roman" w:hAnsi="Calibri" w:cs="Calibri"/>
                <w:sz w:val="22"/>
                <w:szCs w:val="22"/>
              </w:rPr>
              <w:t>5</w:t>
            </w:r>
          </w:p>
        </w:tc>
      </w:tr>
      <w:tr w:rsidR="001D771E" w:rsidRPr="00B533DE" w14:paraId="764F2C4F" w14:textId="77777777" w:rsidTr="00061AC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3085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4BA3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8695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B7D9" w14:textId="77777777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091A" w14:textId="6B1AEC2F" w:rsidR="001D771E" w:rsidRPr="00B533DE" w:rsidRDefault="001D771E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B4B" w14:textId="77777777" w:rsidR="001D771E" w:rsidRPr="00B533DE" w:rsidRDefault="001D771E" w:rsidP="001D771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45B5" w14:textId="6B6F7813" w:rsidR="001D771E" w:rsidRPr="00B533DE" w:rsidRDefault="006734D1" w:rsidP="001D771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E2A9F"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</w:tbl>
    <w:p w14:paraId="5ECAE5A9" w14:textId="629DA3AC" w:rsidR="00F15669" w:rsidRPr="00954EF0" w:rsidRDefault="00B24329" w:rsidP="00B24329">
      <w:pPr>
        <w:pStyle w:val="Caption"/>
        <w:jc w:val="center"/>
        <w:rPr>
          <w:sz w:val="22"/>
          <w:szCs w:val="22"/>
          <w:lang w:val="en-US" w:eastAsia="zh-CN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6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</w:t>
      </w:r>
      <w:r w:rsidR="00C34C38">
        <w:rPr>
          <w:sz w:val="22"/>
          <w:szCs w:val="22"/>
        </w:rPr>
        <w:t>simulation results</w:t>
      </w:r>
      <w:r w:rsidR="006D265C">
        <w:rPr>
          <w:sz w:val="22"/>
          <w:szCs w:val="22"/>
        </w:rPr>
        <w:t xml:space="preserve"> for 2 PFLs</w:t>
      </w:r>
      <w:r w:rsidR="00C34C38">
        <w:rPr>
          <w:sz w:val="22"/>
          <w:szCs w:val="22"/>
        </w:rPr>
        <w:t xml:space="preserve"> in AWGN with 4 samples</w:t>
      </w:r>
      <w:r w:rsidR="00F15669">
        <w:rPr>
          <w:sz w:val="22"/>
          <w:szCs w:val="22"/>
        </w:rPr>
        <w:t>.</w:t>
      </w:r>
    </w:p>
    <w:p w14:paraId="4251F695" w14:textId="77777777" w:rsidR="0092309B" w:rsidRDefault="00600AAC">
      <w:pPr>
        <w:spacing w:after="0"/>
        <w:rPr>
          <w:lang w:val="en-US"/>
        </w:rPr>
      </w:pPr>
      <w:r>
        <w:rPr>
          <w:lang w:val="en-US"/>
        </w:rPr>
        <w:br w:type="page"/>
      </w:r>
    </w:p>
    <w:tbl>
      <w:tblPr>
        <w:tblW w:w="7340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18"/>
        <w:gridCol w:w="2253"/>
      </w:tblGrid>
      <w:tr w:rsidR="0092309B" w:rsidRPr="00B533DE" w14:paraId="172B182E" w14:textId="77777777" w:rsidTr="002B172E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8A78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FD5A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44C8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7363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88CA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36F8B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B1040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92309B" w:rsidRPr="00B533DE" w14:paraId="696A697C" w14:textId="77777777" w:rsidTr="002B172E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67A3" w14:textId="77777777" w:rsidR="0092309B" w:rsidRPr="00B533DE" w:rsidRDefault="0092309B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CAA1" w14:textId="77777777" w:rsidR="0092309B" w:rsidRPr="00B533DE" w:rsidRDefault="0092309B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6A6A" w14:textId="77777777" w:rsidR="0092309B" w:rsidRPr="00B533DE" w:rsidRDefault="0092309B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3BE0" w14:textId="77777777" w:rsidR="0092309B" w:rsidRPr="00B533DE" w:rsidRDefault="0092309B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D246" w14:textId="77777777" w:rsidR="0092309B" w:rsidRPr="00B533DE" w:rsidRDefault="0092309B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8F5D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A4A6" w14:textId="77777777" w:rsidR="0092309B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</w:t>
            </w:r>
          </w:p>
          <w:p w14:paraId="3B6D412F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92309B" w:rsidRPr="00B533DE" w14:paraId="14FD96B4" w14:textId="77777777" w:rsidTr="002B172E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DA9D7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9773E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07311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B4272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0DF37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059E" w14:textId="77777777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4090" w14:textId="1015881A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A84ACD" w:rsidRPr="00F068C4">
              <w:rPr>
                <w:rFonts w:ascii="Calibri" w:hAnsi="Calibri" w:cs="Calibri"/>
                <w:sz w:val="22"/>
                <w:szCs w:val="22"/>
              </w:rPr>
              <w:t>1</w:t>
            </w:r>
            <w:r w:rsidR="00374AD0" w:rsidRPr="00F068C4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92309B" w:rsidRPr="00B533DE" w14:paraId="2E21139A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B2851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69CB7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70AE5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9DB1E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7E543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3399" w14:textId="77777777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62E0" w14:textId="0854246E" w:rsidR="0092309B" w:rsidRPr="006C485D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C485D">
              <w:rPr>
                <w:rFonts w:ascii="Calibri" w:hAnsi="Calibri" w:cs="Calibri"/>
                <w:sz w:val="22"/>
                <w:szCs w:val="22"/>
              </w:rPr>
              <w:t>±</w:t>
            </w:r>
            <w:r w:rsidR="00FE66F1" w:rsidRPr="006C485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92309B" w:rsidRPr="00B533DE" w14:paraId="4556E403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9C7E6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68AF0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DE7F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088A6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3254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B42" w14:textId="77777777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E52F" w14:textId="4F69E4F2" w:rsidR="0092309B" w:rsidRPr="006C485D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C485D">
              <w:rPr>
                <w:rFonts w:ascii="Calibri" w:hAnsi="Calibri" w:cs="Calibri"/>
                <w:sz w:val="22"/>
                <w:szCs w:val="22"/>
              </w:rPr>
              <w:t>±</w:t>
            </w:r>
            <w:r w:rsidR="00FE66F1" w:rsidRPr="006C485D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92309B" w:rsidRPr="00B533DE" w14:paraId="16FC071C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19D0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86C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D221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0CFD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6F2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653A" w14:textId="77777777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50E4" w14:textId="4CA1D143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0F3B0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92309B" w:rsidRPr="00B533DE" w14:paraId="456132F7" w14:textId="77777777" w:rsidTr="002B172E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6D33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7ED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863D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B585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D67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0BB" w14:textId="77777777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3523" w14:textId="792D03FE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8A7B53" w:rsidRPr="006C485D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92309B" w:rsidRPr="00B533DE" w14:paraId="0BF07438" w14:textId="77777777" w:rsidTr="002B172E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D10DC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ADAC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92F4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4AAB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C85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176" w14:textId="77777777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C8DC" w14:textId="569109FB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C71B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92309B" w:rsidRPr="00B533DE" w14:paraId="4140C33A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74915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8213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C567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EA98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8B87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B0BB" w14:textId="77777777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C4FB" w14:textId="1AB4256C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6C485D" w:rsidRPr="006C485D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92309B" w:rsidRPr="00B533DE" w14:paraId="744F53E5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E4D14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DD45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87437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14C8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1C57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0DBA" w14:textId="77777777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3D0F" w14:textId="7FE8566B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69454F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92309B" w:rsidRPr="00B533DE" w14:paraId="4DE7979B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42A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6F5B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D691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50B7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66BB" w14:textId="77777777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DD23" w14:textId="77777777" w:rsidR="0092309B" w:rsidRPr="00B533DE" w:rsidRDefault="0092309B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7351" w14:textId="64CF9F25" w:rsidR="0092309B" w:rsidRPr="00B533DE" w:rsidRDefault="0092309B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69454F" w:rsidRPr="0069454F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1EEF1261" w14:textId="11F5A98D" w:rsidR="006705D3" w:rsidRDefault="0092309B" w:rsidP="006705D3">
      <w:pPr>
        <w:pStyle w:val="Caption"/>
        <w:jc w:val="center"/>
        <w:rPr>
          <w:sz w:val="22"/>
          <w:szCs w:val="22"/>
        </w:rPr>
      </w:pPr>
      <w:r w:rsidRPr="0092309B">
        <w:rPr>
          <w:sz w:val="22"/>
          <w:szCs w:val="22"/>
        </w:rPr>
        <w:t xml:space="preserve">Table </w:t>
      </w:r>
      <w:r w:rsidRPr="0092309B">
        <w:rPr>
          <w:sz w:val="22"/>
          <w:szCs w:val="22"/>
        </w:rPr>
        <w:fldChar w:fldCharType="begin"/>
      </w:r>
      <w:r w:rsidRPr="0092309B">
        <w:rPr>
          <w:sz w:val="22"/>
          <w:szCs w:val="22"/>
        </w:rPr>
        <w:instrText xml:space="preserve"> SEQ Table \* ARABIC </w:instrText>
      </w:r>
      <w:r w:rsidRPr="0092309B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7</w:t>
      </w:r>
      <w:r w:rsidRPr="0092309B">
        <w:rPr>
          <w:sz w:val="22"/>
          <w:szCs w:val="22"/>
        </w:rPr>
        <w:fldChar w:fldCharType="end"/>
      </w:r>
      <w:r>
        <w:rPr>
          <w:sz w:val="22"/>
          <w:szCs w:val="22"/>
          <w:lang w:val="en-US"/>
        </w:rPr>
        <w:t xml:space="preserve">: </w:t>
      </w:r>
      <w:r w:rsidR="006705D3">
        <w:rPr>
          <w:sz w:val="22"/>
          <w:szCs w:val="22"/>
        </w:rPr>
        <w:t>RSTD simulation results for 3 PFLs in AWGN with reduced number of samples.</w:t>
      </w:r>
    </w:p>
    <w:p w14:paraId="7409E056" w14:textId="77777777" w:rsidR="00EF3835" w:rsidRDefault="00EF3835" w:rsidP="0092309B">
      <w:pPr>
        <w:pStyle w:val="Caption"/>
        <w:rPr>
          <w:sz w:val="22"/>
          <w:szCs w:val="22"/>
          <w:lang w:val="en-US"/>
        </w:rPr>
      </w:pPr>
    </w:p>
    <w:p w14:paraId="1AC7BB28" w14:textId="77777777" w:rsidR="00E14507" w:rsidRPr="00E14507" w:rsidRDefault="00E14507" w:rsidP="00E14507">
      <w:pPr>
        <w:rPr>
          <w:lang w:val="en-US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2318"/>
      </w:tblGrid>
      <w:tr w:rsidR="00EF3835" w:rsidRPr="00B533DE" w14:paraId="3B15C8F6" w14:textId="77777777" w:rsidTr="002B172E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44CB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FBD5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FD4A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AA5E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B19D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FC03B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E7C5C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EF3835" w:rsidRPr="00B533DE" w14:paraId="65A65631" w14:textId="77777777" w:rsidTr="002B172E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62A7" w14:textId="77777777" w:rsidR="00EF3835" w:rsidRPr="00B533DE" w:rsidRDefault="00EF383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7FFB" w14:textId="77777777" w:rsidR="00EF3835" w:rsidRPr="00B533DE" w:rsidRDefault="00EF383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7574" w14:textId="77777777" w:rsidR="00EF3835" w:rsidRPr="00B533DE" w:rsidRDefault="00EF383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E8F6" w14:textId="77777777" w:rsidR="00EF3835" w:rsidRPr="00B533DE" w:rsidRDefault="00EF383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0F18" w14:textId="77777777" w:rsidR="00EF3835" w:rsidRPr="00B533DE" w:rsidRDefault="00EF3835" w:rsidP="002B172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CA82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BF4F" w14:textId="77777777" w:rsidR="00EF3835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</w:t>
            </w:r>
          </w:p>
          <w:p w14:paraId="18EA0AA0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EF3835" w:rsidRPr="00B533DE" w14:paraId="3DD29644" w14:textId="77777777" w:rsidTr="002B172E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58D3D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8252B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6AB74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C49E4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BBE58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FC07" w14:textId="77777777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6C03" w14:textId="785BFEA9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90015" w:rsidRPr="001B1022">
              <w:rPr>
                <w:rFonts w:ascii="Calibri" w:hAnsi="Calibri" w:cs="Calibri"/>
                <w:sz w:val="22"/>
                <w:szCs w:val="22"/>
              </w:rPr>
              <w:t>1</w:t>
            </w:r>
            <w:r w:rsidR="00E5497C" w:rsidRPr="001B102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EF3835" w:rsidRPr="00B533DE" w14:paraId="50517A1E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B8D1D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16647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D9C57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39AAF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206B1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62FC" w14:textId="77777777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173E" w14:textId="22E6C82B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E5480F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EF3835" w:rsidRPr="00B533DE" w14:paraId="426AC642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6AD82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B418C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723A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0D0CA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EA7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9498" w14:textId="77777777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62A9" w14:textId="560E0F1C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0B5D39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EF3835" w:rsidRPr="00B533DE" w14:paraId="167105DD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4BC27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669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ED22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2AE3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11C5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7B18" w14:textId="77777777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4154" w14:textId="0E8C4AC0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C71B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EF3835" w:rsidRPr="00B533DE" w14:paraId="13C22EE0" w14:textId="77777777" w:rsidTr="002B172E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BAAB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DB42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421B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B218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39C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36B0" w14:textId="77777777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CE90" w14:textId="084A4114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B1130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EF3835" w:rsidRPr="00B533DE" w14:paraId="421B09C9" w14:textId="77777777" w:rsidTr="002B172E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D0293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788E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8712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32E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5EE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A78" w14:textId="77777777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33B8" w14:textId="09219931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C71B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EF3835" w:rsidRPr="00B533DE" w14:paraId="411E5336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34C19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1A05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21D6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77F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B49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DBCA" w14:textId="77777777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C047" w14:textId="521C25F5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6C485D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EF3835" w:rsidRPr="00B533DE" w14:paraId="2B954160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B1C5A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8B73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1A40D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6882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F846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8658" w14:textId="77777777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D3E8" w14:textId="452C90C3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AE2A9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EF3835" w:rsidRPr="00B533DE" w14:paraId="4FDF8307" w14:textId="77777777" w:rsidTr="002B172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CE67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6AE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2312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258F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A563" w14:textId="77777777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708D" w14:textId="77777777" w:rsidR="00EF3835" w:rsidRPr="00B533DE" w:rsidRDefault="00EF3835" w:rsidP="002B172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A3CB" w14:textId="59BA5411" w:rsidR="00EF3835" w:rsidRPr="00B533DE" w:rsidRDefault="00EF3835" w:rsidP="002B172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AE2A9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19F52B59" w14:textId="1BB0420D" w:rsidR="005F37BF" w:rsidRPr="00710554" w:rsidRDefault="00710554" w:rsidP="00540421">
      <w:pPr>
        <w:pStyle w:val="Caption"/>
        <w:jc w:val="center"/>
        <w:rPr>
          <w:sz w:val="22"/>
          <w:szCs w:val="22"/>
          <w:lang w:val="en-US"/>
        </w:rPr>
      </w:pPr>
      <w:r w:rsidRPr="00710554">
        <w:rPr>
          <w:sz w:val="22"/>
          <w:szCs w:val="22"/>
        </w:rPr>
        <w:t xml:space="preserve">Table </w:t>
      </w:r>
      <w:r w:rsidRPr="00710554">
        <w:rPr>
          <w:sz w:val="22"/>
          <w:szCs w:val="22"/>
        </w:rPr>
        <w:fldChar w:fldCharType="begin"/>
      </w:r>
      <w:r w:rsidRPr="00710554">
        <w:rPr>
          <w:sz w:val="22"/>
          <w:szCs w:val="22"/>
        </w:rPr>
        <w:instrText xml:space="preserve"> SEQ Table \* ARABIC </w:instrText>
      </w:r>
      <w:r w:rsidRPr="00710554">
        <w:rPr>
          <w:sz w:val="22"/>
          <w:szCs w:val="22"/>
        </w:rPr>
        <w:fldChar w:fldCharType="separate"/>
      </w:r>
      <w:r w:rsidRPr="00710554">
        <w:rPr>
          <w:noProof/>
          <w:sz w:val="22"/>
          <w:szCs w:val="22"/>
        </w:rPr>
        <w:t>8</w:t>
      </w:r>
      <w:r w:rsidRPr="00710554">
        <w:rPr>
          <w:sz w:val="22"/>
          <w:szCs w:val="22"/>
        </w:rPr>
        <w:fldChar w:fldCharType="end"/>
      </w:r>
      <w:r>
        <w:rPr>
          <w:sz w:val="22"/>
          <w:szCs w:val="22"/>
          <w:lang w:val="en-US"/>
        </w:rPr>
        <w:t xml:space="preserve">: </w:t>
      </w:r>
      <w:r w:rsidR="00540421">
        <w:rPr>
          <w:sz w:val="22"/>
          <w:szCs w:val="22"/>
        </w:rPr>
        <w:t>RSTD simulation results for 3 PFLs in AWGN with 4 samples.</w:t>
      </w:r>
      <w:r w:rsidR="005F37BF" w:rsidRPr="00710554">
        <w:rPr>
          <w:sz w:val="22"/>
          <w:szCs w:val="22"/>
          <w:lang w:val="en-US"/>
        </w:rPr>
        <w:br w:type="page"/>
      </w:r>
    </w:p>
    <w:p w14:paraId="31AF07F9" w14:textId="77777777" w:rsidR="00600AAC" w:rsidRDefault="00600AAC">
      <w:pPr>
        <w:spacing w:after="0"/>
        <w:rPr>
          <w:lang w:val="en-US"/>
        </w:rPr>
      </w:pP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08A272" w14:textId="48FA7730" w:rsidR="007E33CE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FB7D16">
        <w:rPr>
          <w:sz w:val="22"/>
          <w:szCs w:val="22"/>
          <w:lang w:val="en-US"/>
        </w:rPr>
        <w:t>1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</w:t>
      </w:r>
      <w:r w:rsidR="00001AB7">
        <w:rPr>
          <w:sz w:val="22"/>
          <w:szCs w:val="22"/>
          <w:lang w:val="en-US"/>
        </w:rPr>
        <w:t>3</w:t>
      </w:r>
      <w:r w:rsidR="004C69FF">
        <w:rPr>
          <w:sz w:val="22"/>
          <w:szCs w:val="22"/>
          <w:lang w:val="en-US"/>
        </w:rPr>
        <w:t>21461</w:t>
      </w:r>
      <w:r w:rsidR="002A6FAC">
        <w:rPr>
          <w:sz w:val="22"/>
          <w:szCs w:val="22"/>
          <w:lang w:val="en-US"/>
        </w:rPr>
        <w:t xml:space="preserve">, </w:t>
      </w:r>
      <w:r w:rsidR="004C69FF" w:rsidRPr="004C69FF">
        <w:rPr>
          <w:sz w:val="22"/>
          <w:szCs w:val="22"/>
          <w:u w:val="single"/>
          <w:lang w:val="en-US"/>
        </w:rPr>
        <w:t>Simulation assumptions for PRS measurement accuracy for PRS/SRS BW aggregation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4C69FF">
        <w:rPr>
          <w:sz w:val="22"/>
          <w:szCs w:val="22"/>
          <w:lang w:val="en-US"/>
        </w:rPr>
        <w:t>9</w:t>
      </w:r>
    </w:p>
    <w:p w14:paraId="7553D817" w14:textId="490207A0" w:rsidR="00BC2A31" w:rsidRPr="006073C0" w:rsidRDefault="00BC2A31" w:rsidP="0001645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R4-24</w:t>
      </w:r>
      <w:r w:rsidR="0036124D">
        <w:rPr>
          <w:sz w:val="22"/>
          <w:szCs w:val="22"/>
          <w:lang w:val="en-US"/>
        </w:rPr>
        <w:t>01227</w:t>
      </w:r>
      <w:r w:rsidR="00163A61">
        <w:rPr>
          <w:sz w:val="22"/>
          <w:szCs w:val="22"/>
          <w:lang w:val="en-US"/>
        </w:rPr>
        <w:t xml:space="preserve">, </w:t>
      </w:r>
      <w:r w:rsidR="00163A61" w:rsidRPr="00E65E5D">
        <w:rPr>
          <w:sz w:val="22"/>
          <w:szCs w:val="22"/>
          <w:u w:val="single"/>
          <w:lang w:val="en-US"/>
        </w:rPr>
        <w:t>On RRM core maintenance for PRS</w:t>
      </w:r>
      <w:r w:rsidR="0068412B">
        <w:rPr>
          <w:sz w:val="22"/>
          <w:szCs w:val="22"/>
          <w:u w:val="single"/>
          <w:lang w:val="en-US"/>
        </w:rPr>
        <w:t>/SRS</w:t>
      </w:r>
      <w:r w:rsidR="00163A61" w:rsidRPr="00E65E5D">
        <w:rPr>
          <w:sz w:val="22"/>
          <w:szCs w:val="22"/>
          <w:u w:val="single"/>
          <w:lang w:val="en-US"/>
        </w:rPr>
        <w:t xml:space="preserve"> BW aggregation</w:t>
      </w:r>
      <w:r w:rsidR="00163A61">
        <w:rPr>
          <w:sz w:val="22"/>
          <w:szCs w:val="22"/>
          <w:lang w:val="en-US"/>
        </w:rPr>
        <w:t>, Qualcomm Inc., RAN4#1</w:t>
      </w:r>
      <w:r w:rsidR="00E65E5D">
        <w:rPr>
          <w:sz w:val="22"/>
          <w:szCs w:val="22"/>
          <w:lang w:val="en-US"/>
        </w:rPr>
        <w:t>10</w:t>
      </w:r>
    </w:p>
    <w:sectPr w:rsidR="00BC2A31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B83C0" w14:textId="77777777" w:rsidR="00724A48" w:rsidRDefault="00724A48">
      <w:r>
        <w:separator/>
      </w:r>
    </w:p>
  </w:endnote>
  <w:endnote w:type="continuationSeparator" w:id="0">
    <w:p w14:paraId="13E4E2E5" w14:textId="77777777" w:rsidR="00724A48" w:rsidRDefault="00724A48">
      <w:r>
        <w:continuationSeparator/>
      </w:r>
    </w:p>
  </w:endnote>
  <w:endnote w:type="continuationNotice" w:id="1">
    <w:p w14:paraId="2EC6C7C2" w14:textId="77777777" w:rsidR="00724A48" w:rsidRDefault="00724A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63F03" w14:textId="77777777" w:rsidR="00724A48" w:rsidRDefault="00724A48">
      <w:r>
        <w:separator/>
      </w:r>
    </w:p>
  </w:footnote>
  <w:footnote w:type="continuationSeparator" w:id="0">
    <w:p w14:paraId="4EF68A26" w14:textId="77777777" w:rsidR="00724A48" w:rsidRDefault="00724A48">
      <w:r>
        <w:continuationSeparator/>
      </w:r>
    </w:p>
  </w:footnote>
  <w:footnote w:type="continuationNotice" w:id="1">
    <w:p w14:paraId="29DBD16B" w14:textId="77777777" w:rsidR="00724A48" w:rsidRDefault="00724A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C8A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CE5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79B"/>
    <w:rsid w:val="00012839"/>
    <w:rsid w:val="000129BF"/>
    <w:rsid w:val="00012B92"/>
    <w:rsid w:val="00012EDC"/>
    <w:rsid w:val="00012F98"/>
    <w:rsid w:val="00013004"/>
    <w:rsid w:val="00013333"/>
    <w:rsid w:val="00013590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3EEA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3A"/>
    <w:rsid w:val="00025CE0"/>
    <w:rsid w:val="00025D4E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073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AF5"/>
    <w:rsid w:val="00036F82"/>
    <w:rsid w:val="00036FB3"/>
    <w:rsid w:val="00037532"/>
    <w:rsid w:val="000375C1"/>
    <w:rsid w:val="0003767B"/>
    <w:rsid w:val="000378CF"/>
    <w:rsid w:val="00037964"/>
    <w:rsid w:val="00037ADD"/>
    <w:rsid w:val="00037CC3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51C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CD4"/>
    <w:rsid w:val="00060D7F"/>
    <w:rsid w:val="00060F05"/>
    <w:rsid w:val="000610DF"/>
    <w:rsid w:val="00061442"/>
    <w:rsid w:val="00061573"/>
    <w:rsid w:val="00061956"/>
    <w:rsid w:val="0006199B"/>
    <w:rsid w:val="00061A4D"/>
    <w:rsid w:val="00061ACA"/>
    <w:rsid w:val="00061FD0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3FB5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2C45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72C"/>
    <w:rsid w:val="000748AB"/>
    <w:rsid w:val="00074E2E"/>
    <w:rsid w:val="00075279"/>
    <w:rsid w:val="0007555F"/>
    <w:rsid w:val="00075BCB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8"/>
    <w:rsid w:val="0008289E"/>
    <w:rsid w:val="000828A4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225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C8C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5A9C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741"/>
    <w:rsid w:val="000A4B5D"/>
    <w:rsid w:val="000A52AF"/>
    <w:rsid w:val="000A561C"/>
    <w:rsid w:val="000A5772"/>
    <w:rsid w:val="000A5907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17"/>
    <w:rsid w:val="000B403D"/>
    <w:rsid w:val="000B434A"/>
    <w:rsid w:val="000B449C"/>
    <w:rsid w:val="000B4750"/>
    <w:rsid w:val="000B4CCD"/>
    <w:rsid w:val="000B5BF4"/>
    <w:rsid w:val="000B5D39"/>
    <w:rsid w:val="000B5D9D"/>
    <w:rsid w:val="000B5DA1"/>
    <w:rsid w:val="000B5FC6"/>
    <w:rsid w:val="000B6253"/>
    <w:rsid w:val="000B62FA"/>
    <w:rsid w:val="000B6358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D3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79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C86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5FDD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6DB0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88F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654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0E"/>
    <w:rsid w:val="000F3B4F"/>
    <w:rsid w:val="000F3CD5"/>
    <w:rsid w:val="000F3F4F"/>
    <w:rsid w:val="000F40AD"/>
    <w:rsid w:val="000F436B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8DC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67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6F85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0F53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434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3BD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2BA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6E9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3EE8"/>
    <w:rsid w:val="001340F3"/>
    <w:rsid w:val="0013441D"/>
    <w:rsid w:val="00134714"/>
    <w:rsid w:val="0013482A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59A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59D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6A1"/>
    <w:rsid w:val="00157816"/>
    <w:rsid w:val="0015787E"/>
    <w:rsid w:val="00157CDD"/>
    <w:rsid w:val="00157D56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327"/>
    <w:rsid w:val="001625AA"/>
    <w:rsid w:val="00162672"/>
    <w:rsid w:val="00162712"/>
    <w:rsid w:val="00162A3C"/>
    <w:rsid w:val="00162AD6"/>
    <w:rsid w:val="00162BCB"/>
    <w:rsid w:val="00162C83"/>
    <w:rsid w:val="0016310C"/>
    <w:rsid w:val="00163143"/>
    <w:rsid w:val="0016332A"/>
    <w:rsid w:val="00163344"/>
    <w:rsid w:val="001633A4"/>
    <w:rsid w:val="00163449"/>
    <w:rsid w:val="00163472"/>
    <w:rsid w:val="0016369F"/>
    <w:rsid w:val="001638F0"/>
    <w:rsid w:val="00163945"/>
    <w:rsid w:val="00163997"/>
    <w:rsid w:val="00163A61"/>
    <w:rsid w:val="00163E56"/>
    <w:rsid w:val="00164660"/>
    <w:rsid w:val="001646A8"/>
    <w:rsid w:val="00164DF9"/>
    <w:rsid w:val="00164EFD"/>
    <w:rsid w:val="00165031"/>
    <w:rsid w:val="00165054"/>
    <w:rsid w:val="001650E6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A4E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EEE"/>
    <w:rsid w:val="00173F9B"/>
    <w:rsid w:val="001743D9"/>
    <w:rsid w:val="00174503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1CA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128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0E0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87"/>
    <w:rsid w:val="00194674"/>
    <w:rsid w:val="0019493C"/>
    <w:rsid w:val="00194B7E"/>
    <w:rsid w:val="00194F63"/>
    <w:rsid w:val="0019524B"/>
    <w:rsid w:val="0019525B"/>
    <w:rsid w:val="00195578"/>
    <w:rsid w:val="001956A0"/>
    <w:rsid w:val="00195A89"/>
    <w:rsid w:val="00195FDF"/>
    <w:rsid w:val="001961E0"/>
    <w:rsid w:val="001966D2"/>
    <w:rsid w:val="00196836"/>
    <w:rsid w:val="00196AAF"/>
    <w:rsid w:val="00196FDA"/>
    <w:rsid w:val="0019703E"/>
    <w:rsid w:val="001971C3"/>
    <w:rsid w:val="001972BE"/>
    <w:rsid w:val="00197386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299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4E2F"/>
    <w:rsid w:val="001A50B1"/>
    <w:rsid w:val="001A5820"/>
    <w:rsid w:val="001A584A"/>
    <w:rsid w:val="001A5F42"/>
    <w:rsid w:val="001A650C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22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569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887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4C5"/>
    <w:rsid w:val="001C7605"/>
    <w:rsid w:val="001C7AB5"/>
    <w:rsid w:val="001C7CB9"/>
    <w:rsid w:val="001C7FE6"/>
    <w:rsid w:val="001D0200"/>
    <w:rsid w:val="001D04B9"/>
    <w:rsid w:val="001D0887"/>
    <w:rsid w:val="001D0D0C"/>
    <w:rsid w:val="001D0F16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71E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821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9E5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CEF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3D0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337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5CD7"/>
    <w:rsid w:val="00205EC8"/>
    <w:rsid w:val="002064D1"/>
    <w:rsid w:val="002065CB"/>
    <w:rsid w:val="0020688D"/>
    <w:rsid w:val="002069A6"/>
    <w:rsid w:val="002069B7"/>
    <w:rsid w:val="00206B0D"/>
    <w:rsid w:val="00206E55"/>
    <w:rsid w:val="002070D8"/>
    <w:rsid w:val="00207361"/>
    <w:rsid w:val="00207505"/>
    <w:rsid w:val="002076F3"/>
    <w:rsid w:val="00207C5F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06B"/>
    <w:rsid w:val="002212A7"/>
    <w:rsid w:val="0022136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3B7"/>
    <w:rsid w:val="0022384F"/>
    <w:rsid w:val="00223ACF"/>
    <w:rsid w:val="00223C5D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D69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BA2"/>
    <w:rsid w:val="00232F66"/>
    <w:rsid w:val="0023303D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49E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13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0F3C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E2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6DD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4B6"/>
    <w:rsid w:val="00275505"/>
    <w:rsid w:val="00275635"/>
    <w:rsid w:val="00275833"/>
    <w:rsid w:val="00275893"/>
    <w:rsid w:val="00275981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707"/>
    <w:rsid w:val="002918D7"/>
    <w:rsid w:val="00291BD7"/>
    <w:rsid w:val="00291CFD"/>
    <w:rsid w:val="00291D3F"/>
    <w:rsid w:val="00291E02"/>
    <w:rsid w:val="00292022"/>
    <w:rsid w:val="002920AC"/>
    <w:rsid w:val="002921C4"/>
    <w:rsid w:val="002922CA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B77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2F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51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89F"/>
    <w:rsid w:val="002D2956"/>
    <w:rsid w:val="002D2ADE"/>
    <w:rsid w:val="002D2C1D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84D"/>
    <w:rsid w:val="002E4956"/>
    <w:rsid w:val="002E4CF7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EFC"/>
    <w:rsid w:val="002F1FBE"/>
    <w:rsid w:val="002F1FD2"/>
    <w:rsid w:val="002F271A"/>
    <w:rsid w:val="002F278A"/>
    <w:rsid w:val="002F2928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7B4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C29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CCA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5ECB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CE1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631"/>
    <w:rsid w:val="00316A07"/>
    <w:rsid w:val="00316AB2"/>
    <w:rsid w:val="003170F6"/>
    <w:rsid w:val="003170FC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718"/>
    <w:rsid w:val="0032698A"/>
    <w:rsid w:val="00326C9F"/>
    <w:rsid w:val="00326DAF"/>
    <w:rsid w:val="0032733A"/>
    <w:rsid w:val="00327387"/>
    <w:rsid w:val="003276E3"/>
    <w:rsid w:val="0032787E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81D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66B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8C2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47F96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A91"/>
    <w:rsid w:val="00351DD2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4CA"/>
    <w:rsid w:val="00356580"/>
    <w:rsid w:val="0035670A"/>
    <w:rsid w:val="00356761"/>
    <w:rsid w:val="003567A6"/>
    <w:rsid w:val="00356C92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24D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2"/>
    <w:rsid w:val="00373574"/>
    <w:rsid w:val="00373582"/>
    <w:rsid w:val="00373A51"/>
    <w:rsid w:val="00373B1A"/>
    <w:rsid w:val="00373D7E"/>
    <w:rsid w:val="00373F41"/>
    <w:rsid w:val="00374024"/>
    <w:rsid w:val="003741ED"/>
    <w:rsid w:val="0037459C"/>
    <w:rsid w:val="003745A3"/>
    <w:rsid w:val="003746AC"/>
    <w:rsid w:val="00374AC2"/>
    <w:rsid w:val="00374AD0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E73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46F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5F29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50"/>
    <w:rsid w:val="003872CD"/>
    <w:rsid w:val="003873A6"/>
    <w:rsid w:val="00387643"/>
    <w:rsid w:val="0038781B"/>
    <w:rsid w:val="003878CD"/>
    <w:rsid w:val="00387A2C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7D9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82E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3B1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2AB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3C1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8D7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802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690"/>
    <w:rsid w:val="003C37C2"/>
    <w:rsid w:val="003C3BDC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35"/>
    <w:rsid w:val="003D1D72"/>
    <w:rsid w:val="003D1DEB"/>
    <w:rsid w:val="003D1EFA"/>
    <w:rsid w:val="003D2021"/>
    <w:rsid w:val="003D203F"/>
    <w:rsid w:val="003D2069"/>
    <w:rsid w:val="003D23B0"/>
    <w:rsid w:val="003D246C"/>
    <w:rsid w:val="003D29EB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3B1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2C3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7B3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1D6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1C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8AF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989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7EA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761"/>
    <w:rsid w:val="00421826"/>
    <w:rsid w:val="0042183C"/>
    <w:rsid w:val="00421879"/>
    <w:rsid w:val="00421A15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6FEC"/>
    <w:rsid w:val="0042751E"/>
    <w:rsid w:val="0042786E"/>
    <w:rsid w:val="00430025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86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715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61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2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E9A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3E73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58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2DB1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2CA"/>
    <w:rsid w:val="004A33A5"/>
    <w:rsid w:val="004A3B52"/>
    <w:rsid w:val="004A3E29"/>
    <w:rsid w:val="004A4102"/>
    <w:rsid w:val="004A4207"/>
    <w:rsid w:val="004A454B"/>
    <w:rsid w:val="004A4703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854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024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1A3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485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5D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9FF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042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6D6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3F21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320"/>
    <w:rsid w:val="004E15FB"/>
    <w:rsid w:val="004E1A68"/>
    <w:rsid w:val="004E1BD3"/>
    <w:rsid w:val="004E1C6F"/>
    <w:rsid w:val="004E1D25"/>
    <w:rsid w:val="004E1D44"/>
    <w:rsid w:val="004E1F61"/>
    <w:rsid w:val="004E229A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239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7FE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C2"/>
    <w:rsid w:val="005003DF"/>
    <w:rsid w:val="00500488"/>
    <w:rsid w:val="00500887"/>
    <w:rsid w:val="00500955"/>
    <w:rsid w:val="00500A23"/>
    <w:rsid w:val="00500BAB"/>
    <w:rsid w:val="00500D1C"/>
    <w:rsid w:val="00500EBC"/>
    <w:rsid w:val="005011E9"/>
    <w:rsid w:val="00501D13"/>
    <w:rsid w:val="00502542"/>
    <w:rsid w:val="00502674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767"/>
    <w:rsid w:val="00505A3C"/>
    <w:rsid w:val="00505ABA"/>
    <w:rsid w:val="00505B8A"/>
    <w:rsid w:val="00505D13"/>
    <w:rsid w:val="00505E0B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8DD"/>
    <w:rsid w:val="00514BBB"/>
    <w:rsid w:val="005151D3"/>
    <w:rsid w:val="00515AB2"/>
    <w:rsid w:val="00515AB8"/>
    <w:rsid w:val="00515CB5"/>
    <w:rsid w:val="00515D13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22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B88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927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2F5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1B9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421"/>
    <w:rsid w:val="00540581"/>
    <w:rsid w:val="00540742"/>
    <w:rsid w:val="00540809"/>
    <w:rsid w:val="005408DE"/>
    <w:rsid w:val="00540ABF"/>
    <w:rsid w:val="00540AD9"/>
    <w:rsid w:val="00540B82"/>
    <w:rsid w:val="00540BBD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1B4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294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E50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76C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CFC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CEF"/>
    <w:rsid w:val="00575ED0"/>
    <w:rsid w:val="005762E7"/>
    <w:rsid w:val="00576A03"/>
    <w:rsid w:val="00576E0A"/>
    <w:rsid w:val="0057709E"/>
    <w:rsid w:val="00577629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9B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015"/>
    <w:rsid w:val="0059039E"/>
    <w:rsid w:val="005905B2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3BE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57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45"/>
    <w:rsid w:val="005A73CE"/>
    <w:rsid w:val="005A7C66"/>
    <w:rsid w:val="005A7CC4"/>
    <w:rsid w:val="005A7F8A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2F6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B9"/>
    <w:rsid w:val="005C2AE7"/>
    <w:rsid w:val="005C2BB3"/>
    <w:rsid w:val="005C3084"/>
    <w:rsid w:val="005C30D3"/>
    <w:rsid w:val="005C3A7D"/>
    <w:rsid w:val="005C3C57"/>
    <w:rsid w:val="005C3FD8"/>
    <w:rsid w:val="005C3FF1"/>
    <w:rsid w:val="005C3FF6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710"/>
    <w:rsid w:val="005C6806"/>
    <w:rsid w:val="005C686F"/>
    <w:rsid w:val="005C69CB"/>
    <w:rsid w:val="005C6C25"/>
    <w:rsid w:val="005C6EA5"/>
    <w:rsid w:val="005C7156"/>
    <w:rsid w:val="005C71B2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404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3C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7BF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A54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75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D96"/>
    <w:rsid w:val="00612E78"/>
    <w:rsid w:val="00613146"/>
    <w:rsid w:val="00613159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AC7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CA1"/>
    <w:rsid w:val="00636D9C"/>
    <w:rsid w:val="00636EAC"/>
    <w:rsid w:val="006373E9"/>
    <w:rsid w:val="00637435"/>
    <w:rsid w:val="006374E4"/>
    <w:rsid w:val="00637936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974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9FF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EAD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985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D3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4D1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420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5F7"/>
    <w:rsid w:val="006816AA"/>
    <w:rsid w:val="00681820"/>
    <w:rsid w:val="00681853"/>
    <w:rsid w:val="006818C0"/>
    <w:rsid w:val="00681B13"/>
    <w:rsid w:val="00681B28"/>
    <w:rsid w:val="00681D23"/>
    <w:rsid w:val="00682099"/>
    <w:rsid w:val="00682371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12B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54F"/>
    <w:rsid w:val="006947F0"/>
    <w:rsid w:val="006948BF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1FA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17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0B9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1FE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220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5D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C38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5C"/>
    <w:rsid w:val="006D26B6"/>
    <w:rsid w:val="006D2840"/>
    <w:rsid w:val="006D29E7"/>
    <w:rsid w:val="006D30EF"/>
    <w:rsid w:val="006D3255"/>
    <w:rsid w:val="006D32FB"/>
    <w:rsid w:val="006D342F"/>
    <w:rsid w:val="006D3560"/>
    <w:rsid w:val="006D3671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9C"/>
    <w:rsid w:val="006D7EAD"/>
    <w:rsid w:val="006E006D"/>
    <w:rsid w:val="006E0370"/>
    <w:rsid w:val="006E04FE"/>
    <w:rsid w:val="006E0B60"/>
    <w:rsid w:val="006E0E9E"/>
    <w:rsid w:val="006E1105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3981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552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830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4B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8A2"/>
    <w:rsid w:val="00705C39"/>
    <w:rsid w:val="00705C3E"/>
    <w:rsid w:val="00705C9E"/>
    <w:rsid w:val="00705EB8"/>
    <w:rsid w:val="00706044"/>
    <w:rsid w:val="00706076"/>
    <w:rsid w:val="00706170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54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33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A48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45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95E"/>
    <w:rsid w:val="00743BC9"/>
    <w:rsid w:val="00743C64"/>
    <w:rsid w:val="007440EA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254"/>
    <w:rsid w:val="0074659C"/>
    <w:rsid w:val="0074697D"/>
    <w:rsid w:val="00746F72"/>
    <w:rsid w:val="0074727C"/>
    <w:rsid w:val="0074732F"/>
    <w:rsid w:val="00747431"/>
    <w:rsid w:val="007477BA"/>
    <w:rsid w:val="00747AF0"/>
    <w:rsid w:val="00747B09"/>
    <w:rsid w:val="00747B75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D4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0F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6EC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A72"/>
    <w:rsid w:val="00777BC4"/>
    <w:rsid w:val="00777E61"/>
    <w:rsid w:val="00777FAC"/>
    <w:rsid w:val="00780019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30E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B91"/>
    <w:rsid w:val="00797CE5"/>
    <w:rsid w:val="00797D83"/>
    <w:rsid w:val="00797E2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844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A4"/>
    <w:rsid w:val="007A717E"/>
    <w:rsid w:val="007A7236"/>
    <w:rsid w:val="007A72FB"/>
    <w:rsid w:val="007A75F6"/>
    <w:rsid w:val="007A79AD"/>
    <w:rsid w:val="007A7A9D"/>
    <w:rsid w:val="007A7AA6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700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1F65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2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B8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4BA7"/>
    <w:rsid w:val="007F504F"/>
    <w:rsid w:val="007F5144"/>
    <w:rsid w:val="007F51CC"/>
    <w:rsid w:val="007F51CE"/>
    <w:rsid w:val="007F5276"/>
    <w:rsid w:val="007F537A"/>
    <w:rsid w:val="007F5481"/>
    <w:rsid w:val="007F549A"/>
    <w:rsid w:val="007F556E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A9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A3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5AF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C62"/>
    <w:rsid w:val="00822CE2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7F1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1FFB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66B"/>
    <w:rsid w:val="0084182C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7E9"/>
    <w:rsid w:val="00851D00"/>
    <w:rsid w:val="00851D2D"/>
    <w:rsid w:val="00851F06"/>
    <w:rsid w:val="00852111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230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B9F"/>
    <w:rsid w:val="00855C62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860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99E"/>
    <w:rsid w:val="00866A2B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7A9"/>
    <w:rsid w:val="00871847"/>
    <w:rsid w:val="0087189C"/>
    <w:rsid w:val="00871BA1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753"/>
    <w:rsid w:val="00876817"/>
    <w:rsid w:val="00876890"/>
    <w:rsid w:val="00876891"/>
    <w:rsid w:val="008768E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947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69C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CC1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35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4E2"/>
    <w:rsid w:val="008A5806"/>
    <w:rsid w:val="008A5B26"/>
    <w:rsid w:val="008A5E55"/>
    <w:rsid w:val="008A6263"/>
    <w:rsid w:val="008A62C8"/>
    <w:rsid w:val="008A63F6"/>
    <w:rsid w:val="008A6441"/>
    <w:rsid w:val="008A6453"/>
    <w:rsid w:val="008A64E6"/>
    <w:rsid w:val="008A6AC0"/>
    <w:rsid w:val="008A6BAB"/>
    <w:rsid w:val="008A7441"/>
    <w:rsid w:val="008A7873"/>
    <w:rsid w:val="008A7B5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793"/>
    <w:rsid w:val="008B1B69"/>
    <w:rsid w:val="008B1ED0"/>
    <w:rsid w:val="008B218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41D"/>
    <w:rsid w:val="008B59ED"/>
    <w:rsid w:val="008B5B35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6E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7DE"/>
    <w:rsid w:val="008C2A3D"/>
    <w:rsid w:val="008C2D10"/>
    <w:rsid w:val="008C2D4C"/>
    <w:rsid w:val="008C3102"/>
    <w:rsid w:val="008C31C7"/>
    <w:rsid w:val="008C32B1"/>
    <w:rsid w:val="008C3631"/>
    <w:rsid w:val="008C37F3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51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5A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81F"/>
    <w:rsid w:val="008E395A"/>
    <w:rsid w:val="008E3984"/>
    <w:rsid w:val="008E3AD9"/>
    <w:rsid w:val="008E403C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5E9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DEC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27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15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01C"/>
    <w:rsid w:val="00916363"/>
    <w:rsid w:val="0091641F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8A7"/>
    <w:rsid w:val="00922B50"/>
    <w:rsid w:val="00922CA7"/>
    <w:rsid w:val="00922DE5"/>
    <w:rsid w:val="00922EB9"/>
    <w:rsid w:val="00922FCD"/>
    <w:rsid w:val="0092309B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71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7E5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0DAC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358"/>
    <w:rsid w:val="00945424"/>
    <w:rsid w:val="00945517"/>
    <w:rsid w:val="0094552F"/>
    <w:rsid w:val="00945D58"/>
    <w:rsid w:val="00945EB9"/>
    <w:rsid w:val="0094612F"/>
    <w:rsid w:val="0094646C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55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648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AA9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519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DB0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317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1F9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7F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3C1"/>
    <w:rsid w:val="009B3596"/>
    <w:rsid w:val="009B37AA"/>
    <w:rsid w:val="009B37FF"/>
    <w:rsid w:val="009B3A5F"/>
    <w:rsid w:val="009B3B61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A71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2F6C"/>
    <w:rsid w:val="009C3160"/>
    <w:rsid w:val="009C31BA"/>
    <w:rsid w:val="009C31C0"/>
    <w:rsid w:val="009C352D"/>
    <w:rsid w:val="009C3935"/>
    <w:rsid w:val="009C3D5D"/>
    <w:rsid w:val="009C4176"/>
    <w:rsid w:val="009C428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64B"/>
    <w:rsid w:val="009C66B6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52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0FE5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3D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3CB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6E92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6D1E"/>
    <w:rsid w:val="00A0728D"/>
    <w:rsid w:val="00A073AC"/>
    <w:rsid w:val="00A07416"/>
    <w:rsid w:val="00A0758F"/>
    <w:rsid w:val="00A0767E"/>
    <w:rsid w:val="00A07955"/>
    <w:rsid w:val="00A102EE"/>
    <w:rsid w:val="00A10340"/>
    <w:rsid w:val="00A10A17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10E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D45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0FC3"/>
    <w:rsid w:val="00A4117E"/>
    <w:rsid w:val="00A41220"/>
    <w:rsid w:val="00A415D4"/>
    <w:rsid w:val="00A41882"/>
    <w:rsid w:val="00A418DA"/>
    <w:rsid w:val="00A418DF"/>
    <w:rsid w:val="00A41984"/>
    <w:rsid w:val="00A42271"/>
    <w:rsid w:val="00A42334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C70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AE0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1F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D3B"/>
    <w:rsid w:val="00A54E0A"/>
    <w:rsid w:val="00A54E1A"/>
    <w:rsid w:val="00A5501B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754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651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BD4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23C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1F9"/>
    <w:rsid w:val="00A81538"/>
    <w:rsid w:val="00A81890"/>
    <w:rsid w:val="00A81A8F"/>
    <w:rsid w:val="00A81C29"/>
    <w:rsid w:val="00A81CE5"/>
    <w:rsid w:val="00A81FC9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ACD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22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19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692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6C41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1F6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86C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D9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D06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A98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EA9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1CF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D44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705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ED6"/>
    <w:rsid w:val="00B07F40"/>
    <w:rsid w:val="00B103BF"/>
    <w:rsid w:val="00B10523"/>
    <w:rsid w:val="00B10832"/>
    <w:rsid w:val="00B10B01"/>
    <w:rsid w:val="00B10CE7"/>
    <w:rsid w:val="00B10F50"/>
    <w:rsid w:val="00B11097"/>
    <w:rsid w:val="00B1130A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08E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599"/>
    <w:rsid w:val="00B30876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9C4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418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8F9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9FC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3DE"/>
    <w:rsid w:val="00B53AF0"/>
    <w:rsid w:val="00B53DBF"/>
    <w:rsid w:val="00B53EF5"/>
    <w:rsid w:val="00B53FA3"/>
    <w:rsid w:val="00B53FD5"/>
    <w:rsid w:val="00B54229"/>
    <w:rsid w:val="00B54357"/>
    <w:rsid w:val="00B5438D"/>
    <w:rsid w:val="00B545F3"/>
    <w:rsid w:val="00B5471A"/>
    <w:rsid w:val="00B54954"/>
    <w:rsid w:val="00B54AFF"/>
    <w:rsid w:val="00B54B66"/>
    <w:rsid w:val="00B54D93"/>
    <w:rsid w:val="00B55545"/>
    <w:rsid w:val="00B55A47"/>
    <w:rsid w:val="00B55C18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0FA9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76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094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5CA1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8A6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AF3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903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8D5"/>
    <w:rsid w:val="00B86B98"/>
    <w:rsid w:val="00B86BD6"/>
    <w:rsid w:val="00B86CAA"/>
    <w:rsid w:val="00B86CE9"/>
    <w:rsid w:val="00B86EE4"/>
    <w:rsid w:val="00B8703A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51C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1E4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7A6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1C5"/>
    <w:rsid w:val="00BB2531"/>
    <w:rsid w:val="00BB27D6"/>
    <w:rsid w:val="00BB2922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31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6E6F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738"/>
    <w:rsid w:val="00BE2AA6"/>
    <w:rsid w:val="00BE2F26"/>
    <w:rsid w:val="00BE2F28"/>
    <w:rsid w:val="00BE340C"/>
    <w:rsid w:val="00BE34CF"/>
    <w:rsid w:val="00BE365E"/>
    <w:rsid w:val="00BE3C73"/>
    <w:rsid w:val="00BE3F08"/>
    <w:rsid w:val="00BE4117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97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47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48C"/>
    <w:rsid w:val="00C026F3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9D1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14D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1AE3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A19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D1E"/>
    <w:rsid w:val="00C31F4C"/>
    <w:rsid w:val="00C32234"/>
    <w:rsid w:val="00C326D6"/>
    <w:rsid w:val="00C32BCB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4C38"/>
    <w:rsid w:val="00C3519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72E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ACA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79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A6"/>
    <w:rsid w:val="00C52CCA"/>
    <w:rsid w:val="00C52E8C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2CB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1BE2"/>
    <w:rsid w:val="00C62546"/>
    <w:rsid w:val="00C62B18"/>
    <w:rsid w:val="00C62B4C"/>
    <w:rsid w:val="00C62CA4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58D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49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5EC"/>
    <w:rsid w:val="00C81A90"/>
    <w:rsid w:val="00C81B47"/>
    <w:rsid w:val="00C81D52"/>
    <w:rsid w:val="00C81F3A"/>
    <w:rsid w:val="00C82057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89A"/>
    <w:rsid w:val="00C8390C"/>
    <w:rsid w:val="00C83B69"/>
    <w:rsid w:val="00C83E52"/>
    <w:rsid w:val="00C84035"/>
    <w:rsid w:val="00C84207"/>
    <w:rsid w:val="00C8450D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623"/>
    <w:rsid w:val="00C947FA"/>
    <w:rsid w:val="00C948BC"/>
    <w:rsid w:val="00C94933"/>
    <w:rsid w:val="00C94AF3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0DAD"/>
    <w:rsid w:val="00CA1119"/>
    <w:rsid w:val="00CA149D"/>
    <w:rsid w:val="00CA14E0"/>
    <w:rsid w:val="00CA186F"/>
    <w:rsid w:val="00CA19A6"/>
    <w:rsid w:val="00CA1A03"/>
    <w:rsid w:val="00CA1AED"/>
    <w:rsid w:val="00CA1CDE"/>
    <w:rsid w:val="00CA1E61"/>
    <w:rsid w:val="00CA201E"/>
    <w:rsid w:val="00CA24BB"/>
    <w:rsid w:val="00CA2EE6"/>
    <w:rsid w:val="00CA30CD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426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00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78D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0F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2FD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482"/>
    <w:rsid w:val="00CD45CB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DEC"/>
    <w:rsid w:val="00CE1F85"/>
    <w:rsid w:val="00CE20E7"/>
    <w:rsid w:val="00CE22D0"/>
    <w:rsid w:val="00CE2338"/>
    <w:rsid w:val="00CE234F"/>
    <w:rsid w:val="00CE28D4"/>
    <w:rsid w:val="00CE2A0D"/>
    <w:rsid w:val="00CE2A9F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681"/>
    <w:rsid w:val="00CF084E"/>
    <w:rsid w:val="00CF0D80"/>
    <w:rsid w:val="00CF0D87"/>
    <w:rsid w:val="00CF1002"/>
    <w:rsid w:val="00CF15AF"/>
    <w:rsid w:val="00CF186F"/>
    <w:rsid w:val="00CF18B0"/>
    <w:rsid w:val="00CF1941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2CB3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2E6C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280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13B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E9A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748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153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9C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04D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AB"/>
    <w:rsid w:val="00D453B2"/>
    <w:rsid w:val="00D453E9"/>
    <w:rsid w:val="00D45652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1A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BFA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32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AF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01B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443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32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0E85"/>
    <w:rsid w:val="00D91325"/>
    <w:rsid w:val="00D91351"/>
    <w:rsid w:val="00D9137D"/>
    <w:rsid w:val="00D9156D"/>
    <w:rsid w:val="00D91908"/>
    <w:rsid w:val="00D91DB5"/>
    <w:rsid w:val="00D91F91"/>
    <w:rsid w:val="00D9211F"/>
    <w:rsid w:val="00D926B7"/>
    <w:rsid w:val="00D92B16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49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54"/>
    <w:rsid w:val="00DA37B3"/>
    <w:rsid w:val="00DA37BB"/>
    <w:rsid w:val="00DA3A17"/>
    <w:rsid w:val="00DA3A1F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BAC"/>
    <w:rsid w:val="00DA5C88"/>
    <w:rsid w:val="00DA5E1A"/>
    <w:rsid w:val="00DA61D9"/>
    <w:rsid w:val="00DA6705"/>
    <w:rsid w:val="00DA6864"/>
    <w:rsid w:val="00DA6CCF"/>
    <w:rsid w:val="00DA6F4C"/>
    <w:rsid w:val="00DA6F94"/>
    <w:rsid w:val="00DA714F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D6A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493"/>
    <w:rsid w:val="00DC357F"/>
    <w:rsid w:val="00DC36E8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30D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BC4"/>
    <w:rsid w:val="00DC7C94"/>
    <w:rsid w:val="00DC7F8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2DD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67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61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3ED5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D5F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5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C6B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B66"/>
    <w:rsid w:val="00E21F58"/>
    <w:rsid w:val="00E2229E"/>
    <w:rsid w:val="00E22312"/>
    <w:rsid w:val="00E22680"/>
    <w:rsid w:val="00E22B93"/>
    <w:rsid w:val="00E22DDD"/>
    <w:rsid w:val="00E22F43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0E1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CE8"/>
    <w:rsid w:val="00E35F93"/>
    <w:rsid w:val="00E362B6"/>
    <w:rsid w:val="00E36400"/>
    <w:rsid w:val="00E36912"/>
    <w:rsid w:val="00E36B2F"/>
    <w:rsid w:val="00E36DA5"/>
    <w:rsid w:val="00E370CB"/>
    <w:rsid w:val="00E37231"/>
    <w:rsid w:val="00E373C0"/>
    <w:rsid w:val="00E373CD"/>
    <w:rsid w:val="00E373DA"/>
    <w:rsid w:val="00E374C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06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0F"/>
    <w:rsid w:val="00E5486B"/>
    <w:rsid w:val="00E548FC"/>
    <w:rsid w:val="00E5497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A77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5E5D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21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87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C8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ACA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2B7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8BF"/>
    <w:rsid w:val="00EE1919"/>
    <w:rsid w:val="00EE19FC"/>
    <w:rsid w:val="00EE1D4A"/>
    <w:rsid w:val="00EE1D80"/>
    <w:rsid w:val="00EE249C"/>
    <w:rsid w:val="00EE2509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77C"/>
    <w:rsid w:val="00EF3835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6B50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27E"/>
    <w:rsid w:val="00F05790"/>
    <w:rsid w:val="00F0581F"/>
    <w:rsid w:val="00F0602B"/>
    <w:rsid w:val="00F0630E"/>
    <w:rsid w:val="00F0641A"/>
    <w:rsid w:val="00F0664E"/>
    <w:rsid w:val="00F06666"/>
    <w:rsid w:val="00F066C6"/>
    <w:rsid w:val="00F068C4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39A"/>
    <w:rsid w:val="00F1157A"/>
    <w:rsid w:val="00F11596"/>
    <w:rsid w:val="00F1162E"/>
    <w:rsid w:val="00F117A6"/>
    <w:rsid w:val="00F119E6"/>
    <w:rsid w:val="00F11C99"/>
    <w:rsid w:val="00F124B6"/>
    <w:rsid w:val="00F125D6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5ED"/>
    <w:rsid w:val="00F14660"/>
    <w:rsid w:val="00F14721"/>
    <w:rsid w:val="00F1485F"/>
    <w:rsid w:val="00F1488E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00D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26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0C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AD3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2A8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2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37"/>
    <w:rsid w:val="00F646F7"/>
    <w:rsid w:val="00F64734"/>
    <w:rsid w:val="00F64741"/>
    <w:rsid w:val="00F64752"/>
    <w:rsid w:val="00F64B25"/>
    <w:rsid w:val="00F64BEE"/>
    <w:rsid w:val="00F65331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6D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069"/>
    <w:rsid w:val="00F762D7"/>
    <w:rsid w:val="00F7689F"/>
    <w:rsid w:val="00F7696F"/>
    <w:rsid w:val="00F76B33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821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627"/>
    <w:rsid w:val="00F967AA"/>
    <w:rsid w:val="00F9684A"/>
    <w:rsid w:val="00F96AEA"/>
    <w:rsid w:val="00F96D0A"/>
    <w:rsid w:val="00F96EAD"/>
    <w:rsid w:val="00F970D3"/>
    <w:rsid w:val="00F97319"/>
    <w:rsid w:val="00F9732D"/>
    <w:rsid w:val="00F975EB"/>
    <w:rsid w:val="00F979B7"/>
    <w:rsid w:val="00F97AC6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4A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D66"/>
    <w:rsid w:val="00FB1E44"/>
    <w:rsid w:val="00FB1E56"/>
    <w:rsid w:val="00FB209B"/>
    <w:rsid w:val="00FB241F"/>
    <w:rsid w:val="00FB245C"/>
    <w:rsid w:val="00FB2547"/>
    <w:rsid w:val="00FB2A9C"/>
    <w:rsid w:val="00FB32B0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A48"/>
    <w:rsid w:val="00FB6B79"/>
    <w:rsid w:val="00FB7398"/>
    <w:rsid w:val="00FB747A"/>
    <w:rsid w:val="00FB75B5"/>
    <w:rsid w:val="00FB7901"/>
    <w:rsid w:val="00FB7ACD"/>
    <w:rsid w:val="00FB7D16"/>
    <w:rsid w:val="00FB7E90"/>
    <w:rsid w:val="00FB7F07"/>
    <w:rsid w:val="00FC017D"/>
    <w:rsid w:val="00FC0505"/>
    <w:rsid w:val="00FC051C"/>
    <w:rsid w:val="00FC056A"/>
    <w:rsid w:val="00FC069F"/>
    <w:rsid w:val="00FC07FA"/>
    <w:rsid w:val="00FC0836"/>
    <w:rsid w:val="00FC0C5C"/>
    <w:rsid w:val="00FC0E08"/>
    <w:rsid w:val="00FC0F5A"/>
    <w:rsid w:val="00FC1000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0DB2"/>
    <w:rsid w:val="00FD11CB"/>
    <w:rsid w:val="00FD1A72"/>
    <w:rsid w:val="00FD1D46"/>
    <w:rsid w:val="00FD1D73"/>
    <w:rsid w:val="00FD29DB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389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012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4E7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6AB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6F1"/>
    <w:rsid w:val="00FE67D6"/>
    <w:rsid w:val="00FE6821"/>
    <w:rsid w:val="00FE69C5"/>
    <w:rsid w:val="00FE69CB"/>
    <w:rsid w:val="00FE6C5E"/>
    <w:rsid w:val="00FE7242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8B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03C"/>
    <w:rsid w:val="00FF6103"/>
    <w:rsid w:val="00FF614F"/>
    <w:rsid w:val="00FF65C9"/>
    <w:rsid w:val="00FF6889"/>
    <w:rsid w:val="00FF6AD1"/>
    <w:rsid w:val="00FF6B89"/>
    <w:rsid w:val="00FF6CDC"/>
    <w:rsid w:val="00FF6E43"/>
    <w:rsid w:val="00FF713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18747</TotalTime>
  <Pages>6</Pages>
  <Words>914</Words>
  <Characters>3266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4667</cp:revision>
  <cp:lastPrinted>2009-04-22T21:01:00Z</cp:lastPrinted>
  <dcterms:created xsi:type="dcterms:W3CDTF">2020-07-20T16:47:00Z</dcterms:created>
  <dcterms:modified xsi:type="dcterms:W3CDTF">2024-02-19T19:58:00Z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